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3GPP TSG-RAN WG</w:t>
      </w:r>
      <w:r w:rsidR="00502C76">
        <w:t>5</w:t>
      </w:r>
      <w:r w:rsidRPr="0004538C">
        <w:t xml:space="preserve"> Meeting </w:t>
      </w:r>
      <w:r w:rsidR="00A57F1A" w:rsidRPr="007B7799">
        <w:rPr>
          <w:szCs w:val="22"/>
        </w:rPr>
        <w:t>#</w:t>
      </w:r>
      <w:r w:rsidR="00502C76">
        <w:rPr>
          <w:szCs w:val="22"/>
        </w:rPr>
        <w:t>96</w:t>
      </w:r>
      <w:r w:rsidR="005C3EE4" w:rsidRPr="007B7799">
        <w:rPr>
          <w:rFonts w:cs="Arial"/>
          <w:szCs w:val="22"/>
        </w:rPr>
        <w:t>-</w:t>
      </w:r>
      <w:r w:rsidR="00D34BEE" w:rsidRPr="007B7799">
        <w:rPr>
          <w:rFonts w:cs="Arial"/>
          <w:szCs w:val="22"/>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190B0D">
        <w:t>R</w:t>
      </w:r>
      <w:r w:rsidR="00502C76">
        <w:t>5</w:t>
      </w:r>
      <w:r w:rsidR="00FD5585" w:rsidRPr="00190B0D">
        <w:t>-</w:t>
      </w:r>
      <w:r w:rsidR="00E93D47" w:rsidRPr="00190B0D">
        <w:t>2</w:t>
      </w:r>
      <w:r w:rsidR="000559AF">
        <w:t>2</w:t>
      </w:r>
      <w:r w:rsidR="00D26BFB">
        <w:t>4844</w:t>
      </w:r>
      <w:bookmarkStart w:id="2" w:name="_GoBack"/>
      <w:bookmarkEnd w:id="2"/>
    </w:p>
    <w:p w:rsidR="00675C27" w:rsidRPr="00444A16" w:rsidRDefault="009D7747" w:rsidP="00F71A33">
      <w:pPr>
        <w:pStyle w:val="afb"/>
        <w:rPr>
          <w:rFonts w:eastAsia="宋体"/>
          <w:lang w:eastAsia="zh-CN"/>
        </w:rPr>
      </w:pPr>
      <w:r>
        <w:rPr>
          <w:rFonts w:eastAsia="宋体"/>
          <w:lang w:eastAsia="zh-CN"/>
        </w:rPr>
        <w:t xml:space="preserve">Electronic Meeting, </w:t>
      </w:r>
      <w:r w:rsidR="000559AF">
        <w:rPr>
          <w:rFonts w:eastAsia="宋体"/>
          <w:lang w:eastAsia="zh-CN"/>
        </w:rPr>
        <w:t>August</w:t>
      </w:r>
      <w:r w:rsidR="009A01DD">
        <w:rPr>
          <w:rFonts w:eastAsia="宋体"/>
          <w:lang w:eastAsia="zh-CN"/>
        </w:rPr>
        <w:t xml:space="preserve"> </w:t>
      </w:r>
      <w:r w:rsidR="000559AF">
        <w:rPr>
          <w:rFonts w:eastAsia="宋体"/>
          <w:lang w:eastAsia="zh-CN"/>
        </w:rPr>
        <w:t>15-26</w:t>
      </w:r>
      <w:r w:rsidR="00167F84" w:rsidRPr="00AC4DD3">
        <w:rPr>
          <w:rFonts w:eastAsia="宋体"/>
          <w:lang w:eastAsia="zh-CN"/>
        </w:rPr>
        <w:t>, 202</w:t>
      </w:r>
      <w:r w:rsidR="000559AF">
        <w:rPr>
          <w:rFonts w:eastAsia="宋体"/>
          <w:lang w:eastAsia="zh-CN"/>
        </w:rPr>
        <w:t>2</w:t>
      </w:r>
    </w:p>
    <w:p w:rsidR="00F71A33" w:rsidRPr="00F71A33" w:rsidRDefault="00F71A33" w:rsidP="00F71A33">
      <w:pPr>
        <w:pStyle w:val="afb"/>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20600">
        <w:rPr>
          <w:rFonts w:ascii="Arial" w:hAnsi="Arial" w:cs="Arial"/>
          <w:sz w:val="22"/>
        </w:rPr>
        <w:t xml:space="preserve">WF on </w:t>
      </w:r>
      <w:proofErr w:type="spellStart"/>
      <w:r w:rsidR="00820600">
        <w:rPr>
          <w:rFonts w:ascii="Arial" w:hAnsi="Arial" w:cs="Arial"/>
          <w:sz w:val="22"/>
        </w:rPr>
        <w:t>RedCap</w:t>
      </w:r>
      <w:proofErr w:type="spellEnd"/>
      <w:r w:rsidR="00820600">
        <w:rPr>
          <w:rFonts w:ascii="Arial" w:hAnsi="Arial" w:cs="Arial"/>
          <w:sz w:val="22"/>
        </w:rPr>
        <w:t xml:space="preserve"> RF testing</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ED4F4F" w:rsidRDefault="00E6723B" w:rsidP="00AB1467">
      <w:pPr>
        <w:jc w:val="both"/>
      </w:pPr>
      <w:r>
        <w:t>The Rel-1</w:t>
      </w:r>
      <w:r w:rsidR="001C439F">
        <w:t xml:space="preserve">7 </w:t>
      </w:r>
      <w:proofErr w:type="spellStart"/>
      <w:r w:rsidR="001C439F" w:rsidRPr="001C439F">
        <w:t>NR_redcap_plus_ARCH-UEConTest</w:t>
      </w:r>
      <w:proofErr w:type="spellEnd"/>
      <w:r w:rsidR="001C439F" w:rsidRPr="001C439F">
        <w:t xml:space="preserve"> </w:t>
      </w:r>
      <w:r>
        <w:t xml:space="preserve">WI </w:t>
      </w:r>
      <w:r w:rsidR="001C439F">
        <w:t xml:space="preserve">was approved at </w:t>
      </w:r>
      <w:r>
        <w:t>RAN#9</w:t>
      </w:r>
      <w:r w:rsidR="00872389">
        <w:t>5</w:t>
      </w:r>
      <w:r w:rsidR="00174495">
        <w:t xml:space="preserve"> [1]</w:t>
      </w:r>
      <w:r>
        <w:t xml:space="preserve">. </w:t>
      </w:r>
      <w:r w:rsidR="00F37FE3">
        <w:t xml:space="preserve">This document discusses how to handle the RF testing of the </w:t>
      </w:r>
      <w:proofErr w:type="spellStart"/>
      <w:r w:rsidR="00F37FE3">
        <w:t>RedCap</w:t>
      </w:r>
      <w:proofErr w:type="spellEnd"/>
      <w:r w:rsidR="00F37FE3">
        <w:t xml:space="preserve"> UEs.</w:t>
      </w:r>
    </w:p>
    <w:p w:rsidR="00A222AD" w:rsidRDefault="00062E8E" w:rsidP="00A222AD">
      <w:pPr>
        <w:pStyle w:val="1"/>
        <w:spacing w:after="240"/>
        <w:rPr>
          <w:rFonts w:eastAsia="宋体"/>
          <w:lang w:eastAsia="zh-CN"/>
        </w:rPr>
      </w:pPr>
      <w:r>
        <w:rPr>
          <w:rFonts w:eastAsia="宋体" w:hint="eastAsia"/>
          <w:lang w:eastAsia="zh-CN"/>
        </w:rPr>
        <w:t>Discussion</w:t>
      </w:r>
    </w:p>
    <w:p w:rsidR="00960137" w:rsidRPr="00960137" w:rsidRDefault="00960137" w:rsidP="00960137">
      <w:pPr>
        <w:pStyle w:val="2"/>
        <w:spacing w:after="240"/>
        <w:rPr>
          <w:lang w:eastAsia="zh-CN"/>
        </w:rPr>
      </w:pPr>
      <w:proofErr w:type="spellStart"/>
      <w:proofErr w:type="gramStart"/>
      <w:r>
        <w:rPr>
          <w:rFonts w:eastAsiaTheme="minorEastAsia" w:hint="eastAsia"/>
          <w:lang w:eastAsia="zh-CN"/>
        </w:rPr>
        <w:t>T</w:t>
      </w:r>
      <w:r>
        <w:rPr>
          <w:rFonts w:eastAsiaTheme="minorEastAsia"/>
          <w:lang w:eastAsia="zh-CN"/>
        </w:rPr>
        <w:t>x</w:t>
      </w:r>
      <w:proofErr w:type="spellEnd"/>
      <w:proofErr w:type="gramEnd"/>
      <w:r>
        <w:rPr>
          <w:rFonts w:eastAsiaTheme="minorEastAsia"/>
          <w:lang w:eastAsia="zh-CN"/>
        </w:rPr>
        <w:t xml:space="preserve"> test cases</w:t>
      </w:r>
    </w:p>
    <w:p w:rsidR="00960137" w:rsidRDefault="00960137" w:rsidP="00E04039">
      <w:pPr>
        <w:jc w:val="both"/>
      </w:pPr>
      <w:r>
        <w:t xml:space="preserve">For </w:t>
      </w:r>
      <w:proofErr w:type="spellStart"/>
      <w:r>
        <w:t>RedCap</w:t>
      </w:r>
      <w:proofErr w:type="spellEnd"/>
      <w:r>
        <w:t xml:space="preserve"> UE, RAN4 doesn’t specify extra requirements. Existing PC3 requirements are reused for </w:t>
      </w:r>
      <w:proofErr w:type="spellStart"/>
      <w:r>
        <w:t>RedCap</w:t>
      </w:r>
      <w:proofErr w:type="spellEnd"/>
      <w:r>
        <w:t xml:space="preserve"> UEs.</w:t>
      </w:r>
    </w:p>
    <w:p w:rsidR="00437B51" w:rsidRDefault="00960137" w:rsidP="00E04039">
      <w:pPr>
        <w:jc w:val="both"/>
      </w:pPr>
      <w:r>
        <w:rPr>
          <w:noProof/>
          <w:lang w:val="en-US"/>
        </w:rPr>
        <mc:AlternateContent>
          <mc:Choice Requires="wps">
            <w:drawing>
              <wp:inline distT="0" distB="0" distL="0" distR="0" wp14:anchorId="57A57633" wp14:editId="01B47326">
                <wp:extent cx="5989320" cy="795867"/>
                <wp:effectExtent l="0" t="0" r="11430" b="23495"/>
                <wp:docPr id="3" name="文本框 3"/>
                <wp:cNvGraphicFramePr/>
                <a:graphic xmlns:a="http://schemas.openxmlformats.org/drawingml/2006/main">
                  <a:graphicData uri="http://schemas.microsoft.com/office/word/2010/wordprocessingShape">
                    <wps:wsp>
                      <wps:cNvSpPr txBox="1"/>
                      <wps:spPr>
                        <a:xfrm>
                          <a:off x="0" y="0"/>
                          <a:ext cx="5989320" cy="7958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97FCE" w:rsidRPr="00960137" w:rsidRDefault="00597FCE" w:rsidP="00960137">
                            <w:pPr>
                              <w:pStyle w:val="3"/>
                              <w:numPr>
                                <w:ilvl w:val="0"/>
                                <w:numId w:val="0"/>
                              </w:numPr>
                              <w:ind w:left="510" w:hanging="510"/>
                              <w:rPr>
                                <w:shd w:val="pct15" w:color="auto" w:fill="FFFFFF"/>
                              </w:rPr>
                            </w:pPr>
                            <w:r w:rsidRPr="00960137">
                              <w:rPr>
                                <w:shd w:val="pct15" w:color="auto" w:fill="FFFFFF"/>
                              </w:rPr>
                              <w:t>6.2.1I</w:t>
                            </w:r>
                            <w:r w:rsidRPr="00960137">
                              <w:rPr>
                                <w:shd w:val="pct15" w:color="auto" w:fill="FFFFFF"/>
                              </w:rPr>
                              <w:tab/>
                              <w:t xml:space="preserve">Maximum output power for </w:t>
                            </w:r>
                            <w:proofErr w:type="spellStart"/>
                            <w:r w:rsidRPr="00960137">
                              <w:rPr>
                                <w:shd w:val="pct15" w:color="auto" w:fill="FFFFFF"/>
                              </w:rPr>
                              <w:t>RedCap</w:t>
                            </w:r>
                            <w:proofErr w:type="spellEnd"/>
                            <w:r w:rsidRPr="00960137">
                              <w:rPr>
                                <w:shd w:val="pct15" w:color="auto" w:fill="FFFFFF"/>
                              </w:rPr>
                              <w:t xml:space="preserve"> UE</w:t>
                            </w:r>
                          </w:p>
                          <w:p w:rsidR="00597FCE" w:rsidRPr="00960137" w:rsidRDefault="00597FCE" w:rsidP="00960137">
                            <w:pPr>
                              <w:rPr>
                                <w:shd w:val="pct15" w:color="auto" w:fill="FFFFFF"/>
                                <w:lang w:val="en-US"/>
                              </w:rPr>
                            </w:pPr>
                            <w:r w:rsidRPr="00960137">
                              <w:rPr>
                                <w:rFonts w:cs="v5.0.0"/>
                                <w:shd w:val="pct15" w:color="auto" w:fill="FFFFFF"/>
                              </w:rPr>
                              <w:t>For Redcap UE, the requirements for power class 3 specified in clause 6.2.1 apply.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7A57633" id="_x0000_t202" coordsize="21600,21600" o:spt="202" path="m,l,21600r21600,l21600,xe">
                <v:stroke joinstyle="miter"/>
                <v:path gradientshapeok="t" o:connecttype="rect"/>
              </v:shapetype>
              <v:shape id="文本框 3" o:spid="_x0000_s1026" type="#_x0000_t202" style="width:471.6pt;height:6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" fillcolor="white [3201]" strokeweight=".5pt">
                <v:textbox>
                  <w:txbxContent>
                    <w:p w:rsidR="00597FCE" w:rsidRPr="00960137" w:rsidRDefault="00597FCE" w:rsidP="00960137">
                      <w:pPr>
                        <w:pStyle w:val="3"/>
                        <w:numPr>
                          <w:ilvl w:val="0"/>
                          <w:numId w:val="0"/>
                        </w:numPr>
                        <w:ind w:left="510" w:hanging="510"/>
                        <w:rPr>
                          <w:shd w:val="pct15" w:color="auto" w:fill="FFFFFF"/>
                        </w:rPr>
                      </w:pPr>
                      <w:r w:rsidRPr="00960137">
                        <w:rPr>
                          <w:shd w:val="pct15" w:color="auto" w:fill="FFFFFF"/>
                        </w:rPr>
                        <w:t>6.2.1I</w:t>
                      </w:r>
                      <w:r w:rsidRPr="00960137">
                        <w:rPr>
                          <w:shd w:val="pct15" w:color="auto" w:fill="FFFFFF"/>
                        </w:rPr>
                        <w:tab/>
                        <w:t>Maximum output power for RedCap UE</w:t>
                      </w:r>
                    </w:p>
                    <w:p w:rsidR="00597FCE" w:rsidRPr="00960137" w:rsidRDefault="00597FCE" w:rsidP="00960137">
                      <w:pPr>
                        <w:rPr>
                          <w:shd w:val="pct15" w:color="auto" w:fill="FFFFFF"/>
                          <w:lang w:val="en-US"/>
                        </w:rPr>
                      </w:pPr>
                      <w:r w:rsidRPr="00960137">
                        <w:rPr>
                          <w:rFonts w:cs="v5.0.0"/>
                          <w:shd w:val="pct15" w:color="auto" w:fill="FFFFFF"/>
                        </w:rPr>
                        <w:t>For Redcap UE, the requirements for power class 3 specified in clause 6.2.1 apply.</w:t>
                      </w:r>
                    </w:p>
                  </w:txbxContent>
                </v:textbox>
                <w10:anchorlock/>
              </v:shape>
            </w:pict>
          </mc:Fallback>
        </mc:AlternateContent>
      </w:r>
    </w:p>
    <w:p w:rsidR="00960137" w:rsidRDefault="00960137" w:rsidP="00E04039">
      <w:pPr>
        <w:jc w:val="both"/>
      </w:pPr>
      <w:r>
        <w:t xml:space="preserve">In RAN5, the similar approach could be considered: reusing the existing PC3 test cases for </w:t>
      </w:r>
      <w:proofErr w:type="spellStart"/>
      <w:r>
        <w:t>RedCap</w:t>
      </w:r>
      <w:proofErr w:type="spellEnd"/>
      <w:r>
        <w:t xml:space="preserve"> UE. The benefit</w:t>
      </w:r>
      <w:r w:rsidR="005278DA">
        <w:t>s</w:t>
      </w:r>
      <w:r>
        <w:t xml:space="preserve"> of this approach </w:t>
      </w:r>
      <w:r w:rsidR="005278DA">
        <w:t>are</w:t>
      </w:r>
      <w:r>
        <w:t xml:space="preserve">: </w:t>
      </w:r>
    </w:p>
    <w:p w:rsidR="00960137" w:rsidRPr="00960137" w:rsidRDefault="00FE3834" w:rsidP="00FE3834">
      <w:pPr>
        <w:pStyle w:val="B10"/>
      </w:pPr>
      <w:r>
        <w:t>-</w:t>
      </w:r>
      <w:r>
        <w:tab/>
      </w:r>
      <w:r w:rsidR="00960137">
        <w:t>Avo</w:t>
      </w:r>
      <w:r w:rsidR="00597FCE">
        <w:t>i</w:t>
      </w:r>
      <w:r w:rsidR="00960137">
        <w:t>ding repeat</w:t>
      </w:r>
      <w:r w:rsidR="00597FCE">
        <w:t xml:space="preserve">edly adding </w:t>
      </w:r>
      <w:r w:rsidR="00960137">
        <w:t>the same contents within the specification.</w:t>
      </w:r>
    </w:p>
    <w:p w:rsidR="00960137" w:rsidRPr="00960137" w:rsidRDefault="00FE3834" w:rsidP="00FE3834">
      <w:pPr>
        <w:pStyle w:val="B10"/>
      </w:pPr>
      <w:r>
        <w:t>-</w:t>
      </w:r>
      <w:r>
        <w:tab/>
      </w:r>
      <w:r w:rsidR="00960137">
        <w:t xml:space="preserve">The readability and </w:t>
      </w:r>
      <w:r w:rsidR="00E930BC" w:rsidRPr="00E930BC">
        <w:t>maintainability</w:t>
      </w:r>
      <w:r w:rsidR="00E930BC">
        <w:t xml:space="preserve"> </w:t>
      </w:r>
      <w:r w:rsidR="00960137">
        <w:t>of the specification could be improved.</w:t>
      </w:r>
    </w:p>
    <w:p w:rsidR="00960137" w:rsidRDefault="00FE3834" w:rsidP="00FE3834">
      <w:pPr>
        <w:pStyle w:val="B10"/>
      </w:pPr>
      <w:r>
        <w:t>-</w:t>
      </w:r>
      <w:r>
        <w:tab/>
      </w:r>
      <w:r w:rsidR="00960137">
        <w:t xml:space="preserve">The work load of specifying </w:t>
      </w:r>
      <w:proofErr w:type="spellStart"/>
      <w:r w:rsidR="00960137">
        <w:t>RedCap</w:t>
      </w:r>
      <w:proofErr w:type="spellEnd"/>
      <w:r w:rsidR="00960137">
        <w:t xml:space="preserve"> test could be largely reduced.</w:t>
      </w:r>
    </w:p>
    <w:p w:rsidR="00D17F40" w:rsidRDefault="00597FCE" w:rsidP="00E04039">
      <w:pPr>
        <w:jc w:val="both"/>
        <w:rPr>
          <w:lang w:val="x-none"/>
        </w:rPr>
      </w:pPr>
      <w:r>
        <w:rPr>
          <w:lang w:val="x-none"/>
        </w:rPr>
        <w:t xml:space="preserve">Comparing with legacy UE, the </w:t>
      </w:r>
      <w:proofErr w:type="spellStart"/>
      <w:r>
        <w:rPr>
          <w:lang w:val="x-none"/>
        </w:rPr>
        <w:t>RedCap</w:t>
      </w:r>
      <w:proofErr w:type="spellEnd"/>
      <w:r>
        <w:rPr>
          <w:lang w:val="x-none"/>
        </w:rPr>
        <w:t xml:space="preserve"> UE has limited capability as specified in clause 4.2.21.1 in TS 38.306. The limitations that might have impact on RF testing are:</w:t>
      </w:r>
    </w:p>
    <w:p w:rsidR="00597FCE" w:rsidRDefault="00597FCE" w:rsidP="00597FCE">
      <w:pPr>
        <w:pStyle w:val="B10"/>
      </w:pPr>
      <w:r>
        <w:t>-</w:t>
      </w:r>
      <w:r>
        <w:tab/>
      </w:r>
      <w:r w:rsidRPr="001C651F">
        <w:t xml:space="preserve">The maximum bandwidth is 20 MHz for FR1, and is 100 MHz for FR2. UE features and corresponding capabilities related to UE bandwidths wider than 20 MHz in FR1 or wider than 100 MHz in FR2 are not supported by </w:t>
      </w:r>
      <w:proofErr w:type="spellStart"/>
      <w:r w:rsidRPr="001C651F">
        <w:t>RedCap</w:t>
      </w:r>
      <w:proofErr w:type="spellEnd"/>
      <w:r w:rsidRPr="001C651F">
        <w:t xml:space="preserve"> UEs;</w:t>
      </w:r>
    </w:p>
    <w:p w:rsidR="00597FCE" w:rsidRPr="00597FCE" w:rsidRDefault="00597FCE" w:rsidP="00597FCE">
      <w:pPr>
        <w:pStyle w:val="B10"/>
      </w:pPr>
      <w:r>
        <w:t>-</w:t>
      </w:r>
      <w:r>
        <w:tab/>
      </w:r>
      <w:r w:rsidRPr="001C651F">
        <w:t xml:space="preserve">1 DL MIMO layer if 1 Rx branch is supported, and 2 DL MIMO layers if 2 Rx branches are supported. UE features and corresponding capabilities related to more than 2 UE Rx branches and more than 2 DL MIMO layers, as well as UE features and capabilities related to more than 2 UE </w:t>
      </w:r>
      <w:proofErr w:type="spellStart"/>
      <w:r w:rsidRPr="001C651F">
        <w:t>Tx</w:t>
      </w:r>
      <w:proofErr w:type="spellEnd"/>
      <w:r w:rsidRPr="001C651F">
        <w:t xml:space="preserve"> branches and more than 2 UL MIMO layers are not supported by </w:t>
      </w:r>
      <w:proofErr w:type="spellStart"/>
      <w:r w:rsidRPr="001C651F">
        <w:t>RedCap</w:t>
      </w:r>
      <w:proofErr w:type="spellEnd"/>
      <w:r w:rsidRPr="001C651F">
        <w:t xml:space="preserve"> UEs;</w:t>
      </w:r>
    </w:p>
    <w:p w:rsidR="00597FCE" w:rsidRPr="001C651F" w:rsidRDefault="00597FCE" w:rsidP="00597FCE">
      <w:pPr>
        <w:pStyle w:val="B10"/>
      </w:pPr>
      <w:r>
        <w:t>-</w:t>
      </w:r>
      <w:r>
        <w:tab/>
      </w:r>
      <w:r w:rsidRPr="001C651F">
        <w:t xml:space="preserve">CA, MR-DC, DAPS, CPAC and IAB (i.e., the </w:t>
      </w:r>
      <w:proofErr w:type="spellStart"/>
      <w:r w:rsidRPr="001C651F">
        <w:t>RedCap</w:t>
      </w:r>
      <w:proofErr w:type="spellEnd"/>
      <w:r w:rsidRPr="001C651F">
        <w:t xml:space="preserve"> UE is not expected to act as IAB node) related UE features and corresponding capabilities are not supported by </w:t>
      </w:r>
      <w:proofErr w:type="spellStart"/>
      <w:r w:rsidRPr="001C651F">
        <w:t>RedCap</w:t>
      </w:r>
      <w:proofErr w:type="spellEnd"/>
      <w:r w:rsidRPr="001C651F">
        <w:t xml:space="preserve"> UEs. All other feature groups or components of the feature groups as captured in TR 38.822 [24] as well as capabilities specified in this specification remain applicable for </w:t>
      </w:r>
      <w:proofErr w:type="spellStart"/>
      <w:r w:rsidRPr="001C651F">
        <w:t>RedCap</w:t>
      </w:r>
      <w:proofErr w:type="spellEnd"/>
      <w:r w:rsidRPr="001C651F">
        <w:t xml:space="preserve"> UEs same as non-</w:t>
      </w:r>
      <w:proofErr w:type="spellStart"/>
      <w:r w:rsidRPr="001C651F">
        <w:t>RedCap</w:t>
      </w:r>
      <w:proofErr w:type="spellEnd"/>
      <w:r w:rsidRPr="001C651F">
        <w:t xml:space="preserve"> UEs, unless indicated otherwise.</w:t>
      </w:r>
    </w:p>
    <w:p w:rsidR="00597FCE" w:rsidRDefault="00597FCE" w:rsidP="00E04039">
      <w:pPr>
        <w:jc w:val="both"/>
      </w:pPr>
      <w:r>
        <w:rPr>
          <w:rFonts w:hint="eastAsia"/>
        </w:rPr>
        <w:t>H</w:t>
      </w:r>
      <w:r>
        <w:t xml:space="preserve">aving this in mind, the feasibility of reusing the existing test cases for </w:t>
      </w:r>
      <w:proofErr w:type="spellStart"/>
      <w:r>
        <w:t>RedCap</w:t>
      </w:r>
      <w:proofErr w:type="spellEnd"/>
      <w:r>
        <w:t xml:space="preserve"> UE is analysed below using 6.2.1 MOP as an example.</w:t>
      </w:r>
    </w:p>
    <w:p w:rsidR="00597FCE" w:rsidRPr="00597FCE" w:rsidRDefault="00597FCE" w:rsidP="00E04039">
      <w:pPr>
        <w:jc w:val="both"/>
      </w:pPr>
      <w:r>
        <w:rPr>
          <w:noProof/>
          <w:lang w:val="en-US"/>
        </w:rPr>
        <w:lastRenderedPageBreak/>
        <mc:AlternateContent>
          <mc:Choice Requires="wps">
            <w:drawing>
              <wp:inline distT="0" distB="0" distL="0" distR="0" wp14:anchorId="772D7EAD" wp14:editId="2761B24D">
                <wp:extent cx="5989320" cy="1642534"/>
                <wp:effectExtent l="0" t="0" r="11430" b="15240"/>
                <wp:docPr id="4" name="文本框 4"/>
                <wp:cNvGraphicFramePr/>
                <a:graphic xmlns:a="http://schemas.openxmlformats.org/drawingml/2006/main">
                  <a:graphicData uri="http://schemas.microsoft.com/office/word/2010/wordprocessingShape">
                    <wps:wsp>
                      <wps:cNvSpPr txBox="1"/>
                      <wps:spPr>
                        <a:xfrm>
                          <a:off x="0" y="0"/>
                          <a:ext cx="5989320" cy="164253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97FCE" w:rsidRPr="003C05C0" w:rsidRDefault="00597FCE" w:rsidP="00597FCE">
                            <w:pPr>
                              <w:pStyle w:val="3"/>
                              <w:numPr>
                                <w:ilvl w:val="0"/>
                                <w:numId w:val="0"/>
                              </w:numPr>
                              <w:ind w:left="510" w:hanging="510"/>
                            </w:pPr>
                            <w:r w:rsidRPr="003C05C0">
                              <w:t>6.2.1</w:t>
                            </w:r>
                            <w:r w:rsidRPr="003C05C0">
                              <w:tab/>
                              <w:t>UE maximum output power</w:t>
                            </w:r>
                          </w:p>
                          <w:p w:rsidR="00597FCE" w:rsidRPr="003C05C0" w:rsidRDefault="00597FCE" w:rsidP="00597FCE">
                            <w:pPr>
                              <w:pStyle w:val="H6"/>
                            </w:pPr>
                            <w:r w:rsidRPr="003C05C0">
                              <w:t>6.2.1.1</w:t>
                            </w:r>
                            <w:r w:rsidRPr="003C05C0">
                              <w:tab/>
                              <w:t>Test purpose</w:t>
                            </w:r>
                          </w:p>
                          <w:p w:rsidR="00597FCE" w:rsidRPr="003C05C0" w:rsidRDefault="00597FCE" w:rsidP="00597FCE">
                            <w:r w:rsidRPr="003C05C0">
                              <w:t>To verify that the error of the UE maximum output power does not exceed the range prescribed by the specified nominal maximum output power and tolerance.</w:t>
                            </w:r>
                          </w:p>
                          <w:p w:rsidR="00597FCE" w:rsidRPr="0000102C" w:rsidRDefault="00597FCE" w:rsidP="00597FCE">
                            <w:pPr>
                              <w:rPr>
                                <w:lang w:val="en-US"/>
                              </w:rPr>
                            </w:pPr>
                            <w:r w:rsidRPr="003C05C0">
                              <w:t>An excess maximum output power has the possibility to interfere to other channels or other systems. A small maximum output power decreases the coverage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72D7EAD" id="文本框 4" o:spid="_x0000_s1027" type="#_x0000_t202" style="width:471.6pt;height:12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" fillcolor="white [3201]" strokeweight=".5pt">
                <v:textbox>
                  <w:txbxContent>
                    <w:p w:rsidR="00597FCE" w:rsidRPr="003C05C0" w:rsidRDefault="00597FCE" w:rsidP="00597FCE">
                      <w:pPr>
                        <w:pStyle w:val="3"/>
                        <w:numPr>
                          <w:ilvl w:val="0"/>
                          <w:numId w:val="0"/>
                        </w:numPr>
                        <w:ind w:left="510" w:hanging="510"/>
                      </w:pPr>
                      <w:r w:rsidRPr="003C05C0">
                        <w:t>6.2.1</w:t>
                      </w:r>
                      <w:r w:rsidRPr="003C05C0">
                        <w:tab/>
                        <w:t>UE maximum output power</w:t>
                      </w:r>
                    </w:p>
                    <w:p w:rsidR="00597FCE" w:rsidRPr="003C05C0" w:rsidRDefault="00597FCE" w:rsidP="00597FCE">
                      <w:pPr>
                        <w:pStyle w:val="H6"/>
                      </w:pPr>
                      <w:r w:rsidRPr="003C05C0">
                        <w:t>6.2.1.1</w:t>
                      </w:r>
                      <w:r w:rsidRPr="003C05C0">
                        <w:tab/>
                        <w:t>Test purpose</w:t>
                      </w:r>
                    </w:p>
                    <w:p w:rsidR="00597FCE" w:rsidRPr="003C05C0" w:rsidRDefault="00597FCE" w:rsidP="00597FCE">
                      <w:r w:rsidRPr="003C05C0">
                        <w:t>To verify that the error of the UE maximum output power does not exceed the range prescribed by the specified nominal maximum output power and tolerance.</w:t>
                      </w:r>
                    </w:p>
                    <w:p w:rsidR="00597FCE" w:rsidRPr="0000102C" w:rsidRDefault="00597FCE" w:rsidP="00597FCE">
                      <w:pPr>
                        <w:rPr>
                          <w:lang w:val="en-US"/>
                        </w:rPr>
                      </w:pPr>
                      <w:r w:rsidRPr="003C05C0">
                        <w:t>An excess maximum output power has the possibility to interfere to other channels or other systems. A small maximum output power decreases the coverage area.</w:t>
                      </w:r>
                    </w:p>
                  </w:txbxContent>
                </v:textbox>
                <w10:anchorlock/>
              </v:shape>
            </w:pict>
          </mc:Fallback>
        </mc:AlternateContent>
      </w:r>
    </w:p>
    <w:p w:rsidR="00597FCE" w:rsidRDefault="00597FCE" w:rsidP="00E04039">
      <w:pPr>
        <w:jc w:val="both"/>
      </w:pPr>
      <w:r w:rsidRPr="00597FCE">
        <w:rPr>
          <w:rFonts w:hint="eastAsia"/>
          <w:b/>
        </w:rPr>
        <w:t>O</w:t>
      </w:r>
      <w:r w:rsidRPr="00597FCE">
        <w:rPr>
          <w:b/>
        </w:rPr>
        <w:t>bservation 1</w:t>
      </w:r>
      <w:r>
        <w:t>: Test purpose could be reused without any change.</w:t>
      </w:r>
    </w:p>
    <w:p w:rsidR="00597FCE" w:rsidRDefault="00597FCE" w:rsidP="00E04039">
      <w:pPr>
        <w:jc w:val="both"/>
      </w:pPr>
      <w:r>
        <w:rPr>
          <w:noProof/>
          <w:lang w:val="en-US"/>
        </w:rPr>
        <mc:AlternateContent>
          <mc:Choice Requires="wps">
            <w:drawing>
              <wp:inline distT="0" distB="0" distL="0" distR="0" wp14:anchorId="49C88C19" wp14:editId="2DB36975">
                <wp:extent cx="5989320" cy="897467"/>
                <wp:effectExtent l="0" t="0" r="11430" b="17145"/>
                <wp:docPr id="5" name="文本框 5"/>
                <wp:cNvGraphicFramePr/>
                <a:graphic xmlns:a="http://schemas.openxmlformats.org/drawingml/2006/main">
                  <a:graphicData uri="http://schemas.microsoft.com/office/word/2010/wordprocessingShape">
                    <wps:wsp>
                      <wps:cNvSpPr txBox="1"/>
                      <wps:spPr>
                        <a:xfrm>
                          <a:off x="0" y="0"/>
                          <a:ext cx="5989320" cy="8974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97FCE" w:rsidRPr="003C05C0" w:rsidRDefault="00597FCE" w:rsidP="00597FCE">
                            <w:pPr>
                              <w:pStyle w:val="H6"/>
                            </w:pPr>
                            <w:r w:rsidRPr="003C05C0">
                              <w:t>6.2.1.2</w:t>
                            </w:r>
                            <w:r w:rsidRPr="003C05C0">
                              <w:tab/>
                              <w:t>Test applicability</w:t>
                            </w:r>
                          </w:p>
                          <w:p w:rsidR="00597FCE" w:rsidRPr="003C05C0" w:rsidRDefault="00597FCE" w:rsidP="00597FCE">
                            <w:r w:rsidRPr="003C05C0">
                              <w:t xml:space="preserve">This test case applies to </w:t>
                            </w:r>
                            <w:r w:rsidRPr="00DB2093">
                              <w:rPr>
                                <w:highlight w:val="yellow"/>
                              </w:rPr>
                              <w:t>all types of NR Power Class 1 and 3 UE release 15 and forward</w:t>
                            </w:r>
                            <w:r w:rsidRPr="003C05C0">
                              <w:t>.</w:t>
                            </w:r>
                          </w:p>
                          <w:p w:rsidR="00597FCE" w:rsidRPr="00597FCE" w:rsidRDefault="00597FCE" w:rsidP="00597FCE">
                            <w:r w:rsidRPr="003C05C0">
                              <w:t>This test case applies to all types of NR Power Class 2 UE not supporting txDiversity-r16 release 15 and forward.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9C88C19" id="文本框 5" o:spid="_x0000_s1028" type="#_x0000_t202" style="width:471.6pt;height:7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" fillcolor="white [3201]" strokeweight=".5pt">
                <v:textbox>
                  <w:txbxContent>
                    <w:p w:rsidR="00597FCE" w:rsidRPr="003C05C0" w:rsidRDefault="00597FCE" w:rsidP="00597FCE">
                      <w:pPr>
                        <w:pStyle w:val="H6"/>
                      </w:pPr>
                      <w:r w:rsidRPr="003C05C0">
                        <w:t>6.2.1.2</w:t>
                      </w:r>
                      <w:r w:rsidRPr="003C05C0">
                        <w:tab/>
                        <w:t>Test applicability</w:t>
                      </w:r>
                    </w:p>
                    <w:p w:rsidR="00597FCE" w:rsidRPr="003C05C0" w:rsidRDefault="00597FCE" w:rsidP="00597FCE">
                      <w:r w:rsidRPr="003C05C0">
                        <w:t xml:space="preserve">This test case applies to </w:t>
                      </w:r>
                      <w:r w:rsidRPr="00DB2093">
                        <w:rPr>
                          <w:highlight w:val="yellow"/>
                        </w:rPr>
                        <w:t>all types of NR Power Class 1 and 3 UE release 15 and forward</w:t>
                      </w:r>
                      <w:r w:rsidRPr="003C05C0">
                        <w:t>.</w:t>
                      </w:r>
                    </w:p>
                    <w:p w:rsidR="00597FCE" w:rsidRPr="00597FCE" w:rsidRDefault="00597FCE" w:rsidP="00597FCE">
                      <w:r w:rsidRPr="003C05C0">
                        <w:t>This test case applies to all types of NR Power Class 2 UE not supporting txDiversity-r16 release 15 and forward.</w:t>
                      </w:r>
                    </w:p>
                  </w:txbxContent>
                </v:textbox>
                <w10:anchorlock/>
              </v:shape>
            </w:pict>
          </mc:Fallback>
        </mc:AlternateContent>
      </w:r>
    </w:p>
    <w:p w:rsidR="00597FCE" w:rsidRPr="00597FCE" w:rsidRDefault="00DB2093" w:rsidP="00597FCE">
      <w:pPr>
        <w:jc w:val="both"/>
      </w:pPr>
      <w:r>
        <w:t xml:space="preserve">In Rel-17, the </w:t>
      </w:r>
      <w:proofErr w:type="spellStart"/>
      <w:r>
        <w:t>RedCap</w:t>
      </w:r>
      <w:proofErr w:type="spellEnd"/>
      <w:r>
        <w:t xml:space="preserve"> UE could only support Power Class 3, which is already included in the highlighted test applicability statement. Therefore test applicability could be reused for </w:t>
      </w:r>
      <w:proofErr w:type="spellStart"/>
      <w:r>
        <w:t>RedCap</w:t>
      </w:r>
      <w:proofErr w:type="spellEnd"/>
      <w:r>
        <w:t xml:space="preserve"> UE without any change.</w:t>
      </w:r>
    </w:p>
    <w:p w:rsidR="00597FCE" w:rsidRDefault="00597FCE" w:rsidP="00597FCE">
      <w:pPr>
        <w:jc w:val="both"/>
      </w:pPr>
      <w:r w:rsidRPr="00597FCE">
        <w:rPr>
          <w:rFonts w:hint="eastAsia"/>
          <w:b/>
        </w:rPr>
        <w:t>O</w:t>
      </w:r>
      <w:r w:rsidRPr="00597FCE">
        <w:rPr>
          <w:b/>
        </w:rPr>
        <w:t xml:space="preserve">bservation </w:t>
      </w:r>
      <w:r>
        <w:rPr>
          <w:b/>
        </w:rPr>
        <w:t>2</w:t>
      </w:r>
      <w:r>
        <w:t xml:space="preserve">: Test </w:t>
      </w:r>
      <w:r w:rsidR="00DB2093">
        <w:t xml:space="preserve">applicability </w:t>
      </w:r>
      <w:r>
        <w:t>cou</w:t>
      </w:r>
      <w:r w:rsidR="00DB2093">
        <w:t>ld be reused without any change</w:t>
      </w:r>
      <w:r>
        <w:t>.</w:t>
      </w:r>
    </w:p>
    <w:p w:rsidR="00597FCE" w:rsidRPr="00597FCE" w:rsidRDefault="00DB2093" w:rsidP="00E04039">
      <w:pPr>
        <w:jc w:val="both"/>
      </w:pPr>
      <w:r>
        <w:rPr>
          <w:noProof/>
          <w:lang w:val="en-US"/>
        </w:rPr>
        <mc:AlternateContent>
          <mc:Choice Requires="wps">
            <w:drawing>
              <wp:inline distT="0" distB="0" distL="0" distR="0" wp14:anchorId="64C7A47C" wp14:editId="59FE1B03">
                <wp:extent cx="5989320" cy="2150534"/>
                <wp:effectExtent l="0" t="0" r="11430" b="21590"/>
                <wp:docPr id="6" name="文本框 6"/>
                <wp:cNvGraphicFramePr/>
                <a:graphic xmlns:a="http://schemas.openxmlformats.org/drawingml/2006/main">
                  <a:graphicData uri="http://schemas.microsoft.com/office/word/2010/wordprocessingShape">
                    <wps:wsp>
                      <wps:cNvSpPr txBox="1"/>
                      <wps:spPr>
                        <a:xfrm>
                          <a:off x="0" y="0"/>
                          <a:ext cx="5989320" cy="215053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B2093" w:rsidRPr="003C05C0" w:rsidRDefault="00DB2093" w:rsidP="00DB2093">
                            <w:pPr>
                              <w:pStyle w:val="H6"/>
                            </w:pPr>
                            <w:r w:rsidRPr="003C05C0">
                              <w:t>6.2.1.3</w:t>
                            </w:r>
                            <w:r w:rsidRPr="003C05C0">
                              <w:tab/>
                              <w:t>Minimum conformance requirements</w:t>
                            </w:r>
                          </w:p>
                          <w:p w:rsidR="00DB2093" w:rsidRPr="003C05C0" w:rsidRDefault="00DB2093" w:rsidP="00DB2093">
                            <w:r w:rsidRPr="003C05C0">
                              <w:rPr>
                                <w:rFonts w:cs="v5.0.0"/>
                              </w:rPr>
                              <w:t xml:space="preserve">The following UE Power Classes define the maximum output power for </w:t>
                            </w:r>
                            <w:r w:rsidRPr="003C05C0">
                              <w:t>any transmission bandwidth within the channel bandwidth of NR carrier unless otherwise stated</w:t>
                            </w:r>
                            <w:r w:rsidRPr="003C05C0">
                              <w:rPr>
                                <w:rFonts w:cs="v5.0.0"/>
                              </w:rPr>
                              <w:t xml:space="preserve">. </w:t>
                            </w:r>
                            <w:r w:rsidRPr="003C05C0">
                              <w:t>The period of measurement shall be at least one sub frame (1ms).</w:t>
                            </w:r>
                          </w:p>
                          <w:p w:rsidR="00DB2093" w:rsidRPr="003C05C0" w:rsidRDefault="00DB2093" w:rsidP="00DB2093">
                            <w:pPr>
                              <w:pStyle w:val="TH"/>
                            </w:pPr>
                            <w:r w:rsidRPr="003C05C0">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DB2093" w:rsidRPr="003C05C0" w:rsidTr="00D150FD">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DB2093" w:rsidRPr="003C05C0" w:rsidRDefault="00DB2093" w:rsidP="00DB2093">
                                  <w:pPr>
                                    <w:pStyle w:val="TAH"/>
                                  </w:pPr>
                                  <w:r w:rsidRPr="003C05C0">
                                    <w:t>NR</w:t>
                                  </w:r>
                                </w:p>
                                <w:p w:rsidR="00DB2093" w:rsidRPr="003C05C0" w:rsidRDefault="00DB2093" w:rsidP="00DB2093">
                                  <w:pPr>
                                    <w:pStyle w:val="TAH"/>
                                  </w:pPr>
                                  <w:r w:rsidRPr="003C05C0">
                                    <w:t>band</w:t>
                                  </w:r>
                                </w:p>
                              </w:tc>
                              <w:tc>
                                <w:tcPr>
                                  <w:tcW w:w="1003"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Class 1 (</w:t>
                                  </w:r>
                                  <w:proofErr w:type="spellStart"/>
                                  <w:r w:rsidRPr="003C05C0">
                                    <w:t>dBm</w:t>
                                  </w:r>
                                  <w:proofErr w:type="spellEnd"/>
                                  <w:r w:rsidRPr="003C05C0">
                                    <w:t>)</w:t>
                                  </w:r>
                                </w:p>
                              </w:tc>
                              <w:tc>
                                <w:tcPr>
                                  <w:tcW w:w="1067"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Class 2 (</w:t>
                                  </w:r>
                                  <w:proofErr w:type="spellStart"/>
                                  <w:r w:rsidRPr="003C05C0">
                                    <w:t>dBm</w:t>
                                  </w:r>
                                  <w:proofErr w:type="spellEnd"/>
                                  <w:r w:rsidRPr="003C05C0">
                                    <w:t>)</w:t>
                                  </w:r>
                                </w:p>
                              </w:tc>
                              <w:tc>
                                <w:tcPr>
                                  <w:tcW w:w="1260"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Class 3 (</w:t>
                                  </w:r>
                                  <w:proofErr w:type="spellStart"/>
                                  <w:r w:rsidRPr="003C05C0">
                                    <w:t>dBm</w:t>
                                  </w:r>
                                  <w:proofErr w:type="spellEnd"/>
                                  <w:r w:rsidRPr="003C05C0">
                                    <w:t>)</w:t>
                                  </w:r>
                                </w:p>
                              </w:tc>
                              <w:tc>
                                <w:tcPr>
                                  <w:tcW w:w="1261"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Tolerance (dB)</w:t>
                                  </w:r>
                                </w:p>
                              </w:tc>
                            </w:tr>
                            <w:tr w:rsidR="00DB2093" w:rsidRPr="003C05C0" w:rsidTr="00D150FD">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DB2093" w:rsidRPr="003C05C0" w:rsidRDefault="00DB2093" w:rsidP="00DB2093">
                                  <w:pPr>
                                    <w:pStyle w:val="TAC"/>
                                  </w:pPr>
                                  <w:r w:rsidRPr="003C05C0">
                                    <w:t>n1</w:t>
                                  </w:r>
                                </w:p>
                              </w:tc>
                              <w:tc>
                                <w:tcPr>
                                  <w:tcW w:w="1003"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67"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08"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260"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919"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 2</w:t>
                                  </w:r>
                                </w:p>
                              </w:tc>
                            </w:tr>
                            <w:tr w:rsidR="00DB2093" w:rsidRPr="003C05C0" w:rsidTr="00D150FD">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DB2093" w:rsidRPr="003C05C0" w:rsidRDefault="00DB2093" w:rsidP="00DB2093">
                                  <w:pPr>
                                    <w:pStyle w:val="TAC"/>
                                  </w:pPr>
                                  <w:r w:rsidRPr="003C05C0">
                                    <w:t>n2</w:t>
                                  </w:r>
                                </w:p>
                              </w:tc>
                              <w:tc>
                                <w:tcPr>
                                  <w:tcW w:w="1003"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67"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08"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260"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919"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 2</w:t>
                                  </w:r>
                                  <w:r w:rsidRPr="003C05C0">
                                    <w:rPr>
                                      <w:vertAlign w:val="superscript"/>
                                    </w:rPr>
                                    <w:t>3</w:t>
                                  </w:r>
                                </w:p>
                              </w:tc>
                            </w:tr>
                            <w:tr w:rsidR="00DB2093" w:rsidRPr="003C05C0" w:rsidTr="00D150FD">
                              <w:trPr>
                                <w:jc w:val="center"/>
                              </w:trPr>
                              <w:tc>
                                <w:tcPr>
                                  <w:tcW w:w="1132"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n3</w:t>
                                  </w:r>
                                </w:p>
                              </w:tc>
                              <w:tc>
                                <w:tcPr>
                                  <w:tcW w:w="1003"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67"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08"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260"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919"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 2</w:t>
                                  </w:r>
                                  <w:r w:rsidRPr="003C05C0">
                                    <w:rPr>
                                      <w:vertAlign w:val="superscript"/>
                                    </w:rPr>
                                    <w:t>3</w:t>
                                  </w:r>
                                </w:p>
                              </w:tc>
                            </w:tr>
                          </w:tbl>
                          <w:p w:rsidR="00DB2093" w:rsidRPr="00597FCE" w:rsidRDefault="00DB2093" w:rsidP="00DB2093">
                            <w:r>
                              <w:t>&lt;….&gt;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4C7A47C" id="_x0000_t202" coordsize="21600,21600" o:spt="202" path="m,l,21600r21600,l21600,xe">
                <v:stroke joinstyle="miter"/>
                <v:path gradientshapeok="t" o:connecttype="rect"/>
              </v:shapetype>
              <v:shape id="文本框 6" o:spid="_x0000_s1029" type="#_x0000_t202" style="width:471.6pt;height:16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" fillcolor="white [3201]" strokeweight=".5pt">
                <v:textbox>
                  <w:txbxContent>
                    <w:p w:rsidR="00DB2093" w:rsidRPr="003C05C0" w:rsidRDefault="00DB2093" w:rsidP="00DB2093">
                      <w:pPr>
                        <w:pStyle w:val="H6"/>
                      </w:pPr>
                      <w:r w:rsidRPr="003C05C0">
                        <w:t>6.2.1.3</w:t>
                      </w:r>
                      <w:r w:rsidRPr="003C05C0">
                        <w:tab/>
                        <w:t>Minimum conformance requirements</w:t>
                      </w:r>
                    </w:p>
                    <w:p w:rsidR="00DB2093" w:rsidRPr="003C05C0" w:rsidRDefault="00DB2093" w:rsidP="00DB2093">
                      <w:r w:rsidRPr="003C05C0">
                        <w:rPr>
                          <w:rFonts w:cs="v5.0.0"/>
                        </w:rPr>
                        <w:t xml:space="preserve">The following UE Power Classes define the maximum output power for </w:t>
                      </w:r>
                      <w:r w:rsidRPr="003C05C0">
                        <w:t>any transmission bandwidth within the channel bandwidth of NR carrier unless otherwise stated</w:t>
                      </w:r>
                      <w:r w:rsidRPr="003C05C0">
                        <w:rPr>
                          <w:rFonts w:cs="v5.0.0"/>
                        </w:rPr>
                        <w:t xml:space="preserve">. </w:t>
                      </w:r>
                      <w:r w:rsidRPr="003C05C0">
                        <w:t>The period of measurement shall be at least one sub frame (1ms).</w:t>
                      </w:r>
                    </w:p>
                    <w:p w:rsidR="00DB2093" w:rsidRPr="003C05C0" w:rsidRDefault="00DB2093" w:rsidP="00DB2093">
                      <w:pPr>
                        <w:pStyle w:val="TH"/>
                      </w:pPr>
                      <w:r w:rsidRPr="003C05C0">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DB2093" w:rsidRPr="003C05C0" w:rsidTr="00D150FD">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DB2093" w:rsidRPr="003C05C0" w:rsidRDefault="00DB2093" w:rsidP="00DB2093">
                            <w:pPr>
                              <w:pStyle w:val="TAH"/>
                            </w:pPr>
                            <w:r w:rsidRPr="003C05C0">
                              <w:t>NR</w:t>
                            </w:r>
                          </w:p>
                          <w:p w:rsidR="00DB2093" w:rsidRPr="003C05C0" w:rsidRDefault="00DB2093" w:rsidP="00DB2093">
                            <w:pPr>
                              <w:pStyle w:val="TAH"/>
                            </w:pPr>
                            <w:r w:rsidRPr="003C05C0">
                              <w:t>band</w:t>
                            </w:r>
                          </w:p>
                        </w:tc>
                        <w:tc>
                          <w:tcPr>
                            <w:tcW w:w="1003"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Class 1 (</w:t>
                            </w:r>
                            <w:proofErr w:type="spellStart"/>
                            <w:r w:rsidRPr="003C05C0">
                              <w:t>dBm</w:t>
                            </w:r>
                            <w:proofErr w:type="spellEnd"/>
                            <w:r w:rsidRPr="003C05C0">
                              <w:t>)</w:t>
                            </w:r>
                          </w:p>
                        </w:tc>
                        <w:tc>
                          <w:tcPr>
                            <w:tcW w:w="1067"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Class 2 (</w:t>
                            </w:r>
                            <w:proofErr w:type="spellStart"/>
                            <w:r w:rsidRPr="003C05C0">
                              <w:t>dBm</w:t>
                            </w:r>
                            <w:proofErr w:type="spellEnd"/>
                            <w:r w:rsidRPr="003C05C0">
                              <w:t>)</w:t>
                            </w:r>
                          </w:p>
                        </w:tc>
                        <w:tc>
                          <w:tcPr>
                            <w:tcW w:w="1260"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Class 3 (</w:t>
                            </w:r>
                            <w:proofErr w:type="spellStart"/>
                            <w:r w:rsidRPr="003C05C0">
                              <w:t>dBm</w:t>
                            </w:r>
                            <w:proofErr w:type="spellEnd"/>
                            <w:r w:rsidRPr="003C05C0">
                              <w:t>)</w:t>
                            </w:r>
                          </w:p>
                        </w:tc>
                        <w:tc>
                          <w:tcPr>
                            <w:tcW w:w="1261"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Tolerance (dB)</w:t>
                            </w:r>
                          </w:p>
                        </w:tc>
                      </w:tr>
                      <w:tr w:rsidR="00DB2093" w:rsidRPr="003C05C0" w:rsidTr="00D150FD">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DB2093" w:rsidRPr="003C05C0" w:rsidRDefault="00DB2093" w:rsidP="00DB2093">
                            <w:pPr>
                              <w:pStyle w:val="TAC"/>
                            </w:pPr>
                            <w:r w:rsidRPr="003C05C0">
                              <w:t>n1</w:t>
                            </w:r>
                          </w:p>
                        </w:tc>
                        <w:tc>
                          <w:tcPr>
                            <w:tcW w:w="1003"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67"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08"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260"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919"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 2</w:t>
                            </w:r>
                          </w:p>
                        </w:tc>
                      </w:tr>
                      <w:tr w:rsidR="00DB2093" w:rsidRPr="003C05C0" w:rsidTr="00D150FD">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DB2093" w:rsidRPr="003C05C0" w:rsidRDefault="00DB2093" w:rsidP="00DB2093">
                            <w:pPr>
                              <w:pStyle w:val="TAC"/>
                            </w:pPr>
                            <w:r w:rsidRPr="003C05C0">
                              <w:t>n2</w:t>
                            </w:r>
                          </w:p>
                        </w:tc>
                        <w:tc>
                          <w:tcPr>
                            <w:tcW w:w="1003"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67"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08"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260"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919"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 2</w:t>
                            </w:r>
                            <w:r w:rsidRPr="003C05C0">
                              <w:rPr>
                                <w:vertAlign w:val="superscript"/>
                              </w:rPr>
                              <w:t>3</w:t>
                            </w:r>
                          </w:p>
                        </w:tc>
                      </w:tr>
                      <w:tr w:rsidR="00DB2093" w:rsidRPr="003C05C0" w:rsidTr="00D150FD">
                        <w:trPr>
                          <w:jc w:val="center"/>
                        </w:trPr>
                        <w:tc>
                          <w:tcPr>
                            <w:tcW w:w="1132"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n3</w:t>
                            </w:r>
                          </w:p>
                        </w:tc>
                        <w:tc>
                          <w:tcPr>
                            <w:tcW w:w="1003"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67"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08"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260"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919"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 2</w:t>
                            </w:r>
                            <w:r w:rsidRPr="003C05C0">
                              <w:rPr>
                                <w:vertAlign w:val="superscript"/>
                              </w:rPr>
                              <w:t>3</w:t>
                            </w:r>
                          </w:p>
                        </w:tc>
                      </w:tr>
                    </w:tbl>
                    <w:p w:rsidR="00DB2093" w:rsidRPr="00597FCE" w:rsidRDefault="00DB2093" w:rsidP="00DB2093">
                      <w:r>
                        <w:t>&lt;….&gt;</w:t>
                      </w:r>
                    </w:p>
                  </w:txbxContent>
                </v:textbox>
                <w10:anchorlock/>
              </v:shape>
            </w:pict>
          </mc:Fallback>
        </mc:AlternateContent>
      </w:r>
    </w:p>
    <w:p w:rsidR="00597FCE" w:rsidRDefault="00DB2093" w:rsidP="00E04039">
      <w:pPr>
        <w:jc w:val="both"/>
      </w:pPr>
      <w:r>
        <w:rPr>
          <w:rFonts w:hint="eastAsia"/>
        </w:rPr>
        <w:t>A</w:t>
      </w:r>
      <w:r>
        <w:t xml:space="preserve">s stated above, there is no extra requirements specified for </w:t>
      </w:r>
      <w:proofErr w:type="spellStart"/>
      <w:r>
        <w:t>RedCap</w:t>
      </w:r>
      <w:proofErr w:type="spellEnd"/>
      <w:r>
        <w:t xml:space="preserve"> UE. Therefore the existing minimum conformance requirements could be reused by </w:t>
      </w:r>
      <w:proofErr w:type="spellStart"/>
      <w:r>
        <w:t>RedCap</w:t>
      </w:r>
      <w:proofErr w:type="spellEnd"/>
      <w:r>
        <w:t xml:space="preserve"> UE without any change.</w:t>
      </w:r>
    </w:p>
    <w:p w:rsidR="00DB2093" w:rsidRDefault="00DB2093" w:rsidP="00DB2093">
      <w:pPr>
        <w:jc w:val="both"/>
      </w:pPr>
      <w:r w:rsidRPr="00597FCE">
        <w:rPr>
          <w:rFonts w:hint="eastAsia"/>
          <w:b/>
        </w:rPr>
        <w:t>O</w:t>
      </w:r>
      <w:r w:rsidRPr="00597FCE">
        <w:rPr>
          <w:b/>
        </w:rPr>
        <w:t xml:space="preserve">bservation </w:t>
      </w:r>
      <w:r w:rsidR="00DB6375">
        <w:rPr>
          <w:b/>
        </w:rPr>
        <w:t>3</w:t>
      </w:r>
      <w:r>
        <w:t xml:space="preserve">: Minimum conformance </w:t>
      </w:r>
      <w:proofErr w:type="spellStart"/>
      <w:r>
        <w:t>requirments</w:t>
      </w:r>
      <w:proofErr w:type="spellEnd"/>
      <w:r>
        <w:t xml:space="preserve"> could be reused without any change.</w:t>
      </w:r>
    </w:p>
    <w:p w:rsidR="00597FCE" w:rsidRPr="00DB6375" w:rsidRDefault="00DB6375" w:rsidP="00E04039">
      <w:pPr>
        <w:jc w:val="both"/>
      </w:pPr>
      <w:r>
        <w:rPr>
          <w:noProof/>
          <w:lang w:val="en-US"/>
        </w:rPr>
        <w:lastRenderedPageBreak/>
        <mc:AlternateContent>
          <mc:Choice Requires="wps">
            <w:drawing>
              <wp:inline distT="0" distB="0" distL="0" distR="0" wp14:anchorId="4D3F7446" wp14:editId="165C8D7B">
                <wp:extent cx="5989320" cy="5122334"/>
                <wp:effectExtent l="0" t="0" r="11430" b="21590"/>
                <wp:docPr id="7" name="文本框 7"/>
                <wp:cNvGraphicFramePr/>
                <a:graphic xmlns:a="http://schemas.openxmlformats.org/drawingml/2006/main">
                  <a:graphicData uri="http://schemas.microsoft.com/office/word/2010/wordprocessingShape">
                    <wps:wsp>
                      <wps:cNvSpPr txBox="1"/>
                      <wps:spPr>
                        <a:xfrm>
                          <a:off x="0" y="0"/>
                          <a:ext cx="5989320" cy="512233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B6375" w:rsidRPr="003C05C0" w:rsidRDefault="00DB6375" w:rsidP="00DB6375">
                            <w:pPr>
                              <w:pStyle w:val="H6"/>
                            </w:pPr>
                            <w:r w:rsidRPr="003C05C0">
                              <w:t>6.2.1.4.1</w:t>
                            </w:r>
                            <w:r w:rsidRPr="003C05C0">
                              <w:tab/>
                              <w:t>Initial conditions</w:t>
                            </w:r>
                          </w:p>
                          <w:p w:rsidR="00DB6375" w:rsidRPr="003C05C0" w:rsidRDefault="00DB6375" w:rsidP="00DB6375">
                            <w:r w:rsidRPr="003C05C0">
                              <w:t>Initial conditions are a set of test configurations the UE needs to be tested in and the steps for the SS to take with the UE to reach the correct measurement state.</w:t>
                            </w:r>
                          </w:p>
                          <w:p w:rsidR="00DB6375" w:rsidRPr="003C05C0" w:rsidRDefault="00DB6375" w:rsidP="00DB6375">
                            <w:r w:rsidRPr="003C05C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rsidR="00DB6375" w:rsidRPr="003C05C0" w:rsidRDefault="00DB6375" w:rsidP="00DB6375">
                            <w:pPr>
                              <w:pStyle w:val="TH"/>
                            </w:pPr>
                            <w:r w:rsidRPr="003C05C0">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2492"/>
                              <w:gridCol w:w="3151"/>
                              <w:gridCol w:w="2198"/>
                            </w:tblGrid>
                            <w:tr w:rsidR="00DB6375" w:rsidRPr="003C05C0" w:rsidTr="00D150FD">
                              <w:tc>
                                <w:tcPr>
                                  <w:tcW w:w="5000" w:type="pct"/>
                                  <w:gridSpan w:val="4"/>
                                  <w:shd w:val="clear" w:color="auto" w:fill="auto"/>
                                </w:tcPr>
                                <w:p w:rsidR="00DB6375" w:rsidRPr="003C05C0" w:rsidRDefault="00DB6375" w:rsidP="00DB6375">
                                  <w:pPr>
                                    <w:pStyle w:val="TAH"/>
                                  </w:pPr>
                                  <w:r w:rsidRPr="003C05C0">
                                    <w:t>Initial Conditions</w:t>
                                  </w:r>
                                </w:p>
                              </w:tc>
                            </w:tr>
                            <w:tr w:rsidR="00DB6375" w:rsidRPr="003C05C0" w:rsidTr="00D150FD">
                              <w:tc>
                                <w:tcPr>
                                  <w:tcW w:w="2068" w:type="pct"/>
                                  <w:gridSpan w:val="2"/>
                                  <w:shd w:val="clear" w:color="auto" w:fill="auto"/>
                                </w:tcPr>
                                <w:p w:rsidR="00DB6375" w:rsidRPr="003C05C0" w:rsidRDefault="00DB6375" w:rsidP="00DB6375">
                                  <w:pPr>
                                    <w:pStyle w:val="TAL"/>
                                  </w:pPr>
                                  <w:r w:rsidRPr="003C05C0">
                                    <w:t xml:space="preserve">Test Environment as specified in TS 38.508-1 [5] </w:t>
                                  </w:r>
                                  <w:proofErr w:type="spellStart"/>
                                  <w:r w:rsidRPr="003C05C0">
                                    <w:t>subclause</w:t>
                                  </w:r>
                                  <w:proofErr w:type="spellEnd"/>
                                  <w:r w:rsidRPr="003C05C0">
                                    <w:t xml:space="preserve"> 4.1</w:t>
                                  </w:r>
                                </w:p>
                              </w:tc>
                              <w:tc>
                                <w:tcPr>
                                  <w:tcW w:w="2932" w:type="pct"/>
                                  <w:gridSpan w:val="2"/>
                                </w:tcPr>
                                <w:p w:rsidR="00DB6375" w:rsidRPr="003C05C0" w:rsidRDefault="00DB6375" w:rsidP="00DB6375">
                                  <w:pPr>
                                    <w:pStyle w:val="TAL"/>
                                  </w:pPr>
                                  <w:r w:rsidRPr="003C05C0">
                                    <w:t>Normal, TL/VL, TL/VH, TH/VL, TH/VH</w:t>
                                  </w:r>
                                </w:p>
                              </w:tc>
                            </w:tr>
                            <w:tr w:rsidR="00DB6375" w:rsidRPr="003C05C0" w:rsidTr="00D150FD">
                              <w:tc>
                                <w:tcPr>
                                  <w:tcW w:w="2068" w:type="pct"/>
                                  <w:gridSpan w:val="2"/>
                                  <w:shd w:val="clear" w:color="auto" w:fill="auto"/>
                                </w:tcPr>
                                <w:p w:rsidR="00DB6375" w:rsidRPr="003C05C0" w:rsidRDefault="00DB6375" w:rsidP="00DB6375">
                                  <w:pPr>
                                    <w:pStyle w:val="TAL"/>
                                  </w:pPr>
                                  <w:r w:rsidRPr="003C05C0">
                                    <w:t xml:space="preserve">Test Frequencies as specified in TS 38.508-1 [5] </w:t>
                                  </w:r>
                                  <w:proofErr w:type="spellStart"/>
                                  <w:r w:rsidRPr="003C05C0">
                                    <w:t>subclause</w:t>
                                  </w:r>
                                  <w:proofErr w:type="spellEnd"/>
                                  <w:r w:rsidRPr="003C05C0">
                                    <w:t xml:space="preserve"> 4.3.1</w:t>
                                  </w:r>
                                </w:p>
                              </w:tc>
                              <w:tc>
                                <w:tcPr>
                                  <w:tcW w:w="2932" w:type="pct"/>
                                  <w:gridSpan w:val="2"/>
                                </w:tcPr>
                                <w:p w:rsidR="00DB6375" w:rsidRPr="003C05C0" w:rsidRDefault="00DB6375" w:rsidP="00DB6375">
                                  <w:pPr>
                                    <w:pStyle w:val="TAL"/>
                                  </w:pPr>
                                  <w:r w:rsidRPr="003C05C0">
                                    <w:t xml:space="preserve">Low range, </w:t>
                                  </w:r>
                                  <w:proofErr w:type="spellStart"/>
                                  <w:r w:rsidRPr="003C05C0">
                                    <w:t>Mid range</w:t>
                                  </w:r>
                                  <w:proofErr w:type="spellEnd"/>
                                  <w:r w:rsidRPr="003C05C0">
                                    <w:t>, High range</w:t>
                                  </w:r>
                                </w:p>
                              </w:tc>
                            </w:tr>
                            <w:tr w:rsidR="00DB6375" w:rsidRPr="003C05C0" w:rsidTr="00D150FD">
                              <w:tc>
                                <w:tcPr>
                                  <w:tcW w:w="2068" w:type="pct"/>
                                  <w:gridSpan w:val="2"/>
                                  <w:shd w:val="clear" w:color="auto" w:fill="auto"/>
                                </w:tcPr>
                                <w:p w:rsidR="00DB6375" w:rsidRPr="003C05C0" w:rsidRDefault="00DB6375" w:rsidP="00DB6375">
                                  <w:pPr>
                                    <w:pStyle w:val="TAL"/>
                                  </w:pPr>
                                  <w:r w:rsidRPr="00DB6375">
                                    <w:rPr>
                                      <w:highlight w:val="yellow"/>
                                    </w:rPr>
                                    <w:t xml:space="preserve">Test Channel Bandwidths as specified in TS 38.508-1 [5] </w:t>
                                  </w:r>
                                  <w:proofErr w:type="spellStart"/>
                                  <w:r w:rsidRPr="00DB6375">
                                    <w:rPr>
                                      <w:highlight w:val="yellow"/>
                                    </w:rPr>
                                    <w:t>subclause</w:t>
                                  </w:r>
                                  <w:proofErr w:type="spellEnd"/>
                                  <w:r w:rsidRPr="00DB6375">
                                    <w:rPr>
                                      <w:highlight w:val="yellow"/>
                                    </w:rPr>
                                    <w:t xml:space="preserve"> 4.3.1</w:t>
                                  </w:r>
                                </w:p>
                              </w:tc>
                              <w:tc>
                                <w:tcPr>
                                  <w:tcW w:w="2932" w:type="pct"/>
                                  <w:gridSpan w:val="2"/>
                                </w:tcPr>
                                <w:p w:rsidR="00DB6375" w:rsidRPr="003C05C0" w:rsidRDefault="00DB6375" w:rsidP="00DB6375">
                                  <w:pPr>
                                    <w:pStyle w:val="TAL"/>
                                  </w:pPr>
                                  <w:r w:rsidRPr="003C05C0">
                                    <w:t>Lowest, Mid, Highest (NOTE 3)</w:t>
                                  </w:r>
                                </w:p>
                              </w:tc>
                            </w:tr>
                            <w:tr w:rsidR="00DB6375" w:rsidRPr="003C05C0" w:rsidTr="00D150FD">
                              <w:tc>
                                <w:tcPr>
                                  <w:tcW w:w="2068" w:type="pct"/>
                                  <w:gridSpan w:val="2"/>
                                  <w:shd w:val="clear" w:color="auto" w:fill="auto"/>
                                </w:tcPr>
                                <w:p w:rsidR="00DB6375" w:rsidRPr="003C05C0" w:rsidRDefault="00DB6375" w:rsidP="00DB6375">
                                  <w:pPr>
                                    <w:pStyle w:val="TAL"/>
                                  </w:pPr>
                                  <w:r w:rsidRPr="003C05C0">
                                    <w:t>Test SCS as specified in Table 5.3.5-1</w:t>
                                  </w:r>
                                </w:p>
                              </w:tc>
                              <w:tc>
                                <w:tcPr>
                                  <w:tcW w:w="2932" w:type="pct"/>
                                  <w:gridSpan w:val="2"/>
                                </w:tcPr>
                                <w:p w:rsidR="00DB6375" w:rsidRPr="003C05C0" w:rsidRDefault="00DB6375" w:rsidP="00DB6375">
                                  <w:pPr>
                                    <w:pStyle w:val="TAL"/>
                                  </w:pPr>
                                  <w:r w:rsidRPr="003C05C0">
                                    <w:t>Lowest, Highest</w:t>
                                  </w:r>
                                </w:p>
                              </w:tc>
                            </w:tr>
                            <w:tr w:rsidR="00DB6375" w:rsidRPr="003C05C0" w:rsidTr="00D150FD">
                              <w:tc>
                                <w:tcPr>
                                  <w:tcW w:w="5000" w:type="pct"/>
                                  <w:gridSpan w:val="4"/>
                                  <w:shd w:val="clear" w:color="auto" w:fill="auto"/>
                                </w:tcPr>
                                <w:p w:rsidR="00DB6375" w:rsidRPr="003C05C0" w:rsidRDefault="00DB6375" w:rsidP="00DB6375">
                                  <w:pPr>
                                    <w:pStyle w:val="TAH"/>
                                  </w:pPr>
                                  <w:r w:rsidRPr="003C05C0">
                                    <w:t>Test Parameters</w:t>
                                  </w:r>
                                </w:p>
                              </w:tc>
                            </w:tr>
                            <w:tr w:rsidR="00DB6375" w:rsidRPr="003C05C0" w:rsidTr="00D150FD">
                              <w:tc>
                                <w:tcPr>
                                  <w:tcW w:w="702" w:type="pct"/>
                                  <w:shd w:val="clear" w:color="auto" w:fill="auto"/>
                                </w:tcPr>
                                <w:p w:rsidR="00DB6375" w:rsidRPr="003C05C0" w:rsidRDefault="00DB6375" w:rsidP="00DB6375">
                                  <w:pPr>
                                    <w:pStyle w:val="TAH"/>
                                  </w:pPr>
                                  <w:r w:rsidRPr="003C05C0">
                                    <w:t>Test ID</w:t>
                                  </w:r>
                                </w:p>
                              </w:tc>
                              <w:tc>
                                <w:tcPr>
                                  <w:tcW w:w="1366" w:type="pct"/>
                                  <w:tcBorders>
                                    <w:bottom w:val="single" w:sz="4" w:space="0" w:color="auto"/>
                                  </w:tcBorders>
                                  <w:shd w:val="clear" w:color="auto" w:fill="auto"/>
                                </w:tcPr>
                                <w:p w:rsidR="00DB6375" w:rsidRPr="003C05C0" w:rsidRDefault="00DB6375" w:rsidP="00DB6375">
                                  <w:pPr>
                                    <w:pStyle w:val="TAH"/>
                                  </w:pPr>
                                  <w:r w:rsidRPr="003C05C0">
                                    <w:t>Downlink Configuration</w:t>
                                  </w:r>
                                </w:p>
                              </w:tc>
                              <w:tc>
                                <w:tcPr>
                                  <w:tcW w:w="2932" w:type="pct"/>
                                  <w:gridSpan w:val="2"/>
                                </w:tcPr>
                                <w:p w:rsidR="00DB6375" w:rsidRPr="003C05C0" w:rsidRDefault="00DB6375" w:rsidP="00DB6375">
                                  <w:pPr>
                                    <w:pStyle w:val="TAH"/>
                                  </w:pPr>
                                  <w:r w:rsidRPr="003C05C0">
                                    <w:t>Uplink Configuration</w:t>
                                  </w:r>
                                </w:p>
                              </w:tc>
                            </w:tr>
                            <w:tr w:rsidR="00DB6375" w:rsidRPr="003C05C0" w:rsidTr="00D150FD">
                              <w:tc>
                                <w:tcPr>
                                  <w:tcW w:w="702" w:type="pct"/>
                                  <w:shd w:val="clear" w:color="auto" w:fill="auto"/>
                                </w:tcPr>
                                <w:p w:rsidR="00DB6375" w:rsidRPr="003C05C0" w:rsidRDefault="00DB6375" w:rsidP="00DB6375">
                                  <w:pPr>
                                    <w:pStyle w:val="TAH"/>
                                  </w:pPr>
                                </w:p>
                              </w:tc>
                              <w:tc>
                                <w:tcPr>
                                  <w:tcW w:w="1366" w:type="pct"/>
                                  <w:tcBorders>
                                    <w:bottom w:val="nil"/>
                                  </w:tcBorders>
                                  <w:shd w:val="clear" w:color="auto" w:fill="auto"/>
                                </w:tcPr>
                                <w:p w:rsidR="00DB6375" w:rsidRPr="003C05C0" w:rsidRDefault="00DB6375" w:rsidP="00DB6375">
                                  <w:pPr>
                                    <w:pStyle w:val="TAC"/>
                                  </w:pPr>
                                  <w:r w:rsidRPr="003C05C0">
                                    <w:t xml:space="preserve">N/A for maximum output </w:t>
                                  </w:r>
                                </w:p>
                              </w:tc>
                              <w:tc>
                                <w:tcPr>
                                  <w:tcW w:w="1727" w:type="pct"/>
                                </w:tcPr>
                                <w:p w:rsidR="00DB6375" w:rsidRPr="003C05C0" w:rsidRDefault="00DB6375" w:rsidP="00DB6375">
                                  <w:pPr>
                                    <w:pStyle w:val="TAH"/>
                                  </w:pPr>
                                  <w:r w:rsidRPr="003C05C0">
                                    <w:t>Modulation (NOTE 2)</w:t>
                                  </w:r>
                                </w:p>
                              </w:tc>
                              <w:tc>
                                <w:tcPr>
                                  <w:tcW w:w="1205" w:type="pct"/>
                                  <w:shd w:val="clear" w:color="auto" w:fill="auto"/>
                                </w:tcPr>
                                <w:p w:rsidR="00DB6375" w:rsidRPr="003C05C0" w:rsidRDefault="00DB6375" w:rsidP="00DB6375">
                                  <w:pPr>
                                    <w:pStyle w:val="TAH"/>
                                  </w:pPr>
                                  <w:r w:rsidRPr="003C05C0">
                                    <w:t>RB allocation (NOTE 1)</w:t>
                                  </w:r>
                                </w:p>
                              </w:tc>
                            </w:tr>
                            <w:tr w:rsidR="00DB6375" w:rsidRPr="003C05C0" w:rsidTr="00D150FD">
                              <w:tc>
                                <w:tcPr>
                                  <w:tcW w:w="702" w:type="pct"/>
                                  <w:shd w:val="clear" w:color="auto" w:fill="auto"/>
                                </w:tcPr>
                                <w:p w:rsidR="00DB6375" w:rsidRPr="003C05C0" w:rsidRDefault="00DB6375" w:rsidP="00DB6375">
                                  <w:pPr>
                                    <w:pStyle w:val="TAC"/>
                                  </w:pPr>
                                  <w:r w:rsidRPr="003C05C0">
                                    <w:t>1</w:t>
                                  </w:r>
                                </w:p>
                              </w:tc>
                              <w:tc>
                                <w:tcPr>
                                  <w:tcW w:w="1366" w:type="pct"/>
                                  <w:tcBorders>
                                    <w:top w:val="nil"/>
                                    <w:bottom w:val="nil"/>
                                  </w:tcBorders>
                                  <w:shd w:val="clear" w:color="auto" w:fill="auto"/>
                                </w:tcPr>
                                <w:p w:rsidR="00DB6375" w:rsidRPr="003C05C0" w:rsidRDefault="00DB6375" w:rsidP="00DB6375">
                                  <w:pPr>
                                    <w:pStyle w:val="TAC"/>
                                  </w:pPr>
                                  <w:r w:rsidRPr="003C05C0">
                                    <w:t>power test case</w:t>
                                  </w:r>
                                </w:p>
                              </w:tc>
                              <w:tc>
                                <w:tcPr>
                                  <w:tcW w:w="1727" w:type="pct"/>
                                </w:tcPr>
                                <w:p w:rsidR="00DB6375" w:rsidRPr="003C05C0" w:rsidRDefault="00DB6375" w:rsidP="00DB6375">
                                  <w:pPr>
                                    <w:pStyle w:val="TAC"/>
                                  </w:pPr>
                                  <w:r w:rsidRPr="003C05C0">
                                    <w:t>DFT-s-OFDM PI/2 BPSK</w:t>
                                  </w:r>
                                </w:p>
                              </w:tc>
                              <w:tc>
                                <w:tcPr>
                                  <w:tcW w:w="1205" w:type="pct"/>
                                  <w:shd w:val="clear" w:color="auto" w:fill="auto"/>
                                </w:tcPr>
                                <w:p w:rsidR="00DB6375" w:rsidRPr="003C05C0" w:rsidRDefault="00DB6375" w:rsidP="00DB6375">
                                  <w:pPr>
                                    <w:pStyle w:val="TAC"/>
                                  </w:pPr>
                                  <w:r w:rsidRPr="003C05C0">
                                    <w:t>Inner Full</w:t>
                                  </w:r>
                                </w:p>
                              </w:tc>
                            </w:tr>
                            <w:tr w:rsidR="00DB6375" w:rsidRPr="003C05C0" w:rsidTr="00D150FD">
                              <w:tc>
                                <w:tcPr>
                                  <w:tcW w:w="702" w:type="pct"/>
                                  <w:shd w:val="clear" w:color="auto" w:fill="auto"/>
                                </w:tcPr>
                                <w:p w:rsidR="00DB6375" w:rsidRPr="003C05C0" w:rsidRDefault="00DB6375" w:rsidP="00DB6375">
                                  <w:pPr>
                                    <w:pStyle w:val="TAC"/>
                                  </w:pPr>
                                  <w:r w:rsidRPr="003C05C0">
                                    <w:t>2</w:t>
                                  </w:r>
                                </w:p>
                              </w:tc>
                              <w:tc>
                                <w:tcPr>
                                  <w:tcW w:w="1366" w:type="pct"/>
                                  <w:tcBorders>
                                    <w:top w:val="nil"/>
                                    <w:bottom w:val="nil"/>
                                  </w:tcBorders>
                                  <w:shd w:val="clear" w:color="auto" w:fill="auto"/>
                                </w:tcPr>
                                <w:p w:rsidR="00DB6375" w:rsidRPr="003C05C0" w:rsidRDefault="00DB6375" w:rsidP="00DB6375">
                                  <w:pPr>
                                    <w:pStyle w:val="TAC"/>
                                  </w:pPr>
                                </w:p>
                              </w:tc>
                              <w:tc>
                                <w:tcPr>
                                  <w:tcW w:w="1727" w:type="pct"/>
                                </w:tcPr>
                                <w:p w:rsidR="00DB6375" w:rsidRPr="003C05C0" w:rsidRDefault="00DB6375" w:rsidP="00DB6375">
                                  <w:pPr>
                                    <w:pStyle w:val="TAC"/>
                                  </w:pPr>
                                  <w:r w:rsidRPr="003C05C0">
                                    <w:t>DFT-s-OFDM PI/2 BPSK</w:t>
                                  </w:r>
                                </w:p>
                              </w:tc>
                              <w:tc>
                                <w:tcPr>
                                  <w:tcW w:w="1205" w:type="pct"/>
                                  <w:shd w:val="clear" w:color="auto" w:fill="auto"/>
                                </w:tcPr>
                                <w:p w:rsidR="00DB6375" w:rsidRPr="003C05C0" w:rsidRDefault="00DB6375" w:rsidP="00DB6375">
                                  <w:pPr>
                                    <w:pStyle w:val="TAC"/>
                                  </w:pPr>
                                  <w:r w:rsidRPr="003C05C0">
                                    <w:t>Inner 1RB Left</w:t>
                                  </w:r>
                                </w:p>
                              </w:tc>
                            </w:tr>
                            <w:tr w:rsidR="00DB6375" w:rsidRPr="003C05C0" w:rsidTr="00D150FD">
                              <w:tc>
                                <w:tcPr>
                                  <w:tcW w:w="702" w:type="pct"/>
                                  <w:shd w:val="clear" w:color="auto" w:fill="auto"/>
                                </w:tcPr>
                                <w:p w:rsidR="00DB6375" w:rsidRPr="003C05C0" w:rsidRDefault="00DB6375" w:rsidP="00DB6375">
                                  <w:pPr>
                                    <w:pStyle w:val="TAC"/>
                                  </w:pPr>
                                  <w:r w:rsidRPr="003C05C0">
                                    <w:t>3</w:t>
                                  </w:r>
                                </w:p>
                              </w:tc>
                              <w:tc>
                                <w:tcPr>
                                  <w:tcW w:w="1366" w:type="pct"/>
                                  <w:tcBorders>
                                    <w:top w:val="nil"/>
                                    <w:bottom w:val="nil"/>
                                  </w:tcBorders>
                                  <w:shd w:val="clear" w:color="auto" w:fill="auto"/>
                                </w:tcPr>
                                <w:p w:rsidR="00DB6375" w:rsidRPr="003C05C0" w:rsidRDefault="00DB6375" w:rsidP="00DB6375">
                                  <w:pPr>
                                    <w:pStyle w:val="TAC"/>
                                  </w:pPr>
                                </w:p>
                              </w:tc>
                              <w:tc>
                                <w:tcPr>
                                  <w:tcW w:w="1727" w:type="pct"/>
                                </w:tcPr>
                                <w:p w:rsidR="00DB6375" w:rsidRPr="003C05C0" w:rsidRDefault="00DB6375" w:rsidP="00DB6375">
                                  <w:pPr>
                                    <w:pStyle w:val="TAC"/>
                                  </w:pPr>
                                  <w:r w:rsidRPr="003C05C0">
                                    <w:t>DFT-s-OFDM PI/2 BPSK</w:t>
                                  </w:r>
                                </w:p>
                              </w:tc>
                              <w:tc>
                                <w:tcPr>
                                  <w:tcW w:w="1205" w:type="pct"/>
                                  <w:shd w:val="clear" w:color="auto" w:fill="auto"/>
                                </w:tcPr>
                                <w:p w:rsidR="00DB6375" w:rsidRPr="003C05C0" w:rsidRDefault="00DB6375" w:rsidP="00DB6375">
                                  <w:pPr>
                                    <w:pStyle w:val="TAC"/>
                                  </w:pPr>
                                  <w:r w:rsidRPr="003C05C0">
                                    <w:t>Inner 1RB Right</w:t>
                                  </w:r>
                                </w:p>
                              </w:tc>
                            </w:tr>
                            <w:tr w:rsidR="00DB6375" w:rsidRPr="003C05C0" w:rsidTr="00D150FD">
                              <w:tc>
                                <w:tcPr>
                                  <w:tcW w:w="702" w:type="pct"/>
                                  <w:shd w:val="clear" w:color="auto" w:fill="auto"/>
                                </w:tcPr>
                                <w:p w:rsidR="00DB6375" w:rsidRPr="003C05C0" w:rsidRDefault="00DB6375" w:rsidP="00DB6375">
                                  <w:pPr>
                                    <w:pStyle w:val="TAC"/>
                                  </w:pPr>
                                  <w:r w:rsidRPr="003C05C0">
                                    <w:t>4</w:t>
                                  </w:r>
                                </w:p>
                              </w:tc>
                              <w:tc>
                                <w:tcPr>
                                  <w:tcW w:w="1366" w:type="pct"/>
                                  <w:tcBorders>
                                    <w:top w:val="nil"/>
                                    <w:bottom w:val="nil"/>
                                  </w:tcBorders>
                                  <w:shd w:val="clear" w:color="auto" w:fill="auto"/>
                                </w:tcPr>
                                <w:p w:rsidR="00DB6375" w:rsidRPr="003C05C0" w:rsidRDefault="00DB6375" w:rsidP="00DB6375">
                                  <w:pPr>
                                    <w:pStyle w:val="TAC"/>
                                  </w:pPr>
                                </w:p>
                              </w:tc>
                              <w:tc>
                                <w:tcPr>
                                  <w:tcW w:w="1727" w:type="pct"/>
                                </w:tcPr>
                                <w:p w:rsidR="00DB6375" w:rsidRPr="003C05C0" w:rsidRDefault="00DB6375" w:rsidP="00DB6375">
                                  <w:pPr>
                                    <w:pStyle w:val="TAC"/>
                                  </w:pPr>
                                  <w:r w:rsidRPr="003C05C0">
                                    <w:t>DFT-s-OFDM QPSK</w:t>
                                  </w:r>
                                </w:p>
                              </w:tc>
                              <w:tc>
                                <w:tcPr>
                                  <w:tcW w:w="1205" w:type="pct"/>
                                  <w:shd w:val="clear" w:color="auto" w:fill="auto"/>
                                </w:tcPr>
                                <w:p w:rsidR="00DB6375" w:rsidRPr="003C05C0" w:rsidRDefault="00DB6375" w:rsidP="00DB6375">
                                  <w:pPr>
                                    <w:pStyle w:val="TAC"/>
                                  </w:pPr>
                                  <w:r w:rsidRPr="003C05C0">
                                    <w:t>Inner Full</w:t>
                                  </w:r>
                                </w:p>
                              </w:tc>
                            </w:tr>
                            <w:tr w:rsidR="00DB6375" w:rsidRPr="003C05C0" w:rsidTr="00D150FD">
                              <w:tc>
                                <w:tcPr>
                                  <w:tcW w:w="702" w:type="pct"/>
                                  <w:shd w:val="clear" w:color="auto" w:fill="auto"/>
                                </w:tcPr>
                                <w:p w:rsidR="00DB6375" w:rsidRPr="003C05C0" w:rsidRDefault="00DB6375" w:rsidP="00DB6375">
                                  <w:pPr>
                                    <w:pStyle w:val="TAC"/>
                                  </w:pPr>
                                  <w:r w:rsidRPr="003C05C0">
                                    <w:t>5</w:t>
                                  </w:r>
                                </w:p>
                              </w:tc>
                              <w:tc>
                                <w:tcPr>
                                  <w:tcW w:w="1366" w:type="pct"/>
                                  <w:tcBorders>
                                    <w:top w:val="nil"/>
                                    <w:bottom w:val="nil"/>
                                  </w:tcBorders>
                                  <w:shd w:val="clear" w:color="auto" w:fill="auto"/>
                                </w:tcPr>
                                <w:p w:rsidR="00DB6375" w:rsidRPr="003C05C0" w:rsidRDefault="00DB6375" w:rsidP="00DB6375">
                                  <w:pPr>
                                    <w:pStyle w:val="TAC"/>
                                  </w:pPr>
                                </w:p>
                              </w:tc>
                              <w:tc>
                                <w:tcPr>
                                  <w:tcW w:w="1727" w:type="pct"/>
                                </w:tcPr>
                                <w:p w:rsidR="00DB6375" w:rsidRPr="003C05C0" w:rsidRDefault="00DB6375" w:rsidP="00DB6375">
                                  <w:pPr>
                                    <w:pStyle w:val="TAC"/>
                                  </w:pPr>
                                  <w:r w:rsidRPr="003C05C0">
                                    <w:t>DFT-s-OFDM QPSK</w:t>
                                  </w:r>
                                </w:p>
                              </w:tc>
                              <w:tc>
                                <w:tcPr>
                                  <w:tcW w:w="1205" w:type="pct"/>
                                  <w:shd w:val="clear" w:color="auto" w:fill="auto"/>
                                </w:tcPr>
                                <w:p w:rsidR="00DB6375" w:rsidRPr="003C05C0" w:rsidRDefault="00DB6375" w:rsidP="00DB6375">
                                  <w:pPr>
                                    <w:pStyle w:val="TAC"/>
                                  </w:pPr>
                                  <w:r w:rsidRPr="003C05C0">
                                    <w:t>Inner 1RB Left</w:t>
                                  </w:r>
                                </w:p>
                              </w:tc>
                            </w:tr>
                            <w:tr w:rsidR="00DB6375" w:rsidRPr="003C05C0" w:rsidTr="00D150FD">
                              <w:tc>
                                <w:tcPr>
                                  <w:tcW w:w="702" w:type="pct"/>
                                  <w:shd w:val="clear" w:color="auto" w:fill="auto"/>
                                </w:tcPr>
                                <w:p w:rsidR="00DB6375" w:rsidRPr="003C05C0" w:rsidRDefault="00DB6375" w:rsidP="00DB6375">
                                  <w:pPr>
                                    <w:pStyle w:val="TAC"/>
                                  </w:pPr>
                                  <w:r w:rsidRPr="003C05C0">
                                    <w:t>6</w:t>
                                  </w:r>
                                </w:p>
                              </w:tc>
                              <w:tc>
                                <w:tcPr>
                                  <w:tcW w:w="1366" w:type="pct"/>
                                  <w:tcBorders>
                                    <w:top w:val="nil"/>
                                  </w:tcBorders>
                                  <w:shd w:val="clear" w:color="auto" w:fill="auto"/>
                                </w:tcPr>
                                <w:p w:rsidR="00DB6375" w:rsidRPr="003C05C0" w:rsidRDefault="00DB6375" w:rsidP="00DB6375">
                                  <w:pPr>
                                    <w:pStyle w:val="TAC"/>
                                  </w:pPr>
                                </w:p>
                              </w:tc>
                              <w:tc>
                                <w:tcPr>
                                  <w:tcW w:w="1727" w:type="pct"/>
                                </w:tcPr>
                                <w:p w:rsidR="00DB6375" w:rsidRPr="003C05C0" w:rsidRDefault="00DB6375" w:rsidP="00DB6375">
                                  <w:pPr>
                                    <w:pStyle w:val="TAC"/>
                                  </w:pPr>
                                  <w:r w:rsidRPr="003C05C0">
                                    <w:t>DFT-s-OFDM QPSK</w:t>
                                  </w:r>
                                </w:p>
                              </w:tc>
                              <w:tc>
                                <w:tcPr>
                                  <w:tcW w:w="1205" w:type="pct"/>
                                  <w:shd w:val="clear" w:color="auto" w:fill="auto"/>
                                </w:tcPr>
                                <w:p w:rsidR="00DB6375" w:rsidRPr="003C05C0" w:rsidRDefault="00DB6375" w:rsidP="00DB6375">
                                  <w:pPr>
                                    <w:pStyle w:val="TAC"/>
                                  </w:pPr>
                                  <w:r w:rsidRPr="003C05C0">
                                    <w:t>Inner 1RB Right</w:t>
                                  </w:r>
                                </w:p>
                              </w:tc>
                            </w:tr>
                            <w:tr w:rsidR="00DB6375" w:rsidRPr="003C05C0" w:rsidTr="00D150FD">
                              <w:tc>
                                <w:tcPr>
                                  <w:tcW w:w="5000" w:type="pct"/>
                                  <w:gridSpan w:val="4"/>
                                  <w:shd w:val="clear" w:color="auto" w:fill="auto"/>
                                </w:tcPr>
                                <w:p w:rsidR="00DB6375" w:rsidRPr="003C05C0" w:rsidRDefault="00DB6375" w:rsidP="00DB6375">
                                  <w:pPr>
                                    <w:pStyle w:val="TAN"/>
                                  </w:pPr>
                                  <w:r w:rsidRPr="003C05C0">
                                    <w:t>NOTE 1:</w:t>
                                  </w:r>
                                  <w:r w:rsidRPr="003C05C0">
                                    <w:tab/>
                                    <w:t>The specific configuration of each RB allocation is defined in Table 6.1-1.</w:t>
                                  </w:r>
                                </w:p>
                                <w:p w:rsidR="00DB6375" w:rsidRPr="003C05C0" w:rsidRDefault="00DB6375" w:rsidP="00DB6375">
                                  <w:pPr>
                                    <w:pStyle w:val="TAN"/>
                                  </w:pPr>
                                  <w:r w:rsidRPr="003C05C0">
                                    <w:t>NOTE 2:</w:t>
                                  </w:r>
                                  <w:r w:rsidRPr="003C05C0">
                                    <w:tab/>
                                    <w:t>DFT-s-OFDM PI/2 BPSK test applies only for UEs which supports half Pi BPSK in FR1.</w:t>
                                  </w:r>
                                </w:p>
                                <w:p w:rsidR="00DB6375" w:rsidRPr="003C05C0" w:rsidRDefault="00DB6375" w:rsidP="00DB6375">
                                  <w:pPr>
                                    <w:pStyle w:val="TAN"/>
                                  </w:pPr>
                                  <w:r w:rsidRPr="003C05C0">
                                    <w:t>NOTE 3:</w:t>
                                  </w:r>
                                  <w:r w:rsidRPr="003C05C0">
                                    <w:tab/>
                                    <w:t>For band n28, the Highest test channel bandwidth is replaced by 20MHz due to MPR is always larger than 0dB for 30MHz bandwidth.</w:t>
                                  </w:r>
                                </w:p>
                              </w:tc>
                            </w:tr>
                          </w:tbl>
                          <w:p w:rsidR="00DB6375" w:rsidRPr="00597FCE" w:rsidRDefault="00DB6375" w:rsidP="00FE383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D3F7446" id="文本框 7" o:spid="_x0000_s1030" type="#_x0000_t202" style="width:471.6pt;height:40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" fillcolor="white [3201]" strokeweight=".5pt">
                <v:textbox>
                  <w:txbxContent>
                    <w:p w:rsidR="00DB6375" w:rsidRPr="003C05C0" w:rsidRDefault="00DB6375" w:rsidP="00DB6375">
                      <w:pPr>
                        <w:pStyle w:val="H6"/>
                      </w:pPr>
                      <w:r w:rsidRPr="003C05C0">
                        <w:t>6.2.1.4.1</w:t>
                      </w:r>
                      <w:r w:rsidRPr="003C05C0">
                        <w:tab/>
                        <w:t>Initial conditions</w:t>
                      </w:r>
                    </w:p>
                    <w:p w:rsidR="00DB6375" w:rsidRPr="003C05C0" w:rsidRDefault="00DB6375" w:rsidP="00DB6375">
                      <w:r w:rsidRPr="003C05C0">
                        <w:t>Initial conditions are a set of test configurations the UE needs to be tested in and the steps for the SS to take with the UE to reach the correct measurement state.</w:t>
                      </w:r>
                    </w:p>
                    <w:p w:rsidR="00DB6375" w:rsidRPr="003C05C0" w:rsidRDefault="00DB6375" w:rsidP="00DB6375">
                      <w:r w:rsidRPr="003C05C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rsidR="00DB6375" w:rsidRPr="003C05C0" w:rsidRDefault="00DB6375" w:rsidP="00DB6375">
                      <w:pPr>
                        <w:pStyle w:val="TH"/>
                      </w:pPr>
                      <w:r w:rsidRPr="003C05C0">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2492"/>
                        <w:gridCol w:w="3151"/>
                        <w:gridCol w:w="2198"/>
                      </w:tblGrid>
                      <w:tr w:rsidR="00DB6375" w:rsidRPr="003C05C0" w:rsidTr="00D150FD">
                        <w:tc>
                          <w:tcPr>
                            <w:tcW w:w="5000" w:type="pct"/>
                            <w:gridSpan w:val="4"/>
                            <w:shd w:val="clear" w:color="auto" w:fill="auto"/>
                          </w:tcPr>
                          <w:p w:rsidR="00DB6375" w:rsidRPr="003C05C0" w:rsidRDefault="00DB6375" w:rsidP="00DB6375">
                            <w:pPr>
                              <w:pStyle w:val="TAH"/>
                            </w:pPr>
                            <w:r w:rsidRPr="003C05C0">
                              <w:t>Initial Conditions</w:t>
                            </w:r>
                          </w:p>
                        </w:tc>
                      </w:tr>
                      <w:tr w:rsidR="00DB6375" w:rsidRPr="003C05C0" w:rsidTr="00D150FD">
                        <w:tc>
                          <w:tcPr>
                            <w:tcW w:w="2068" w:type="pct"/>
                            <w:gridSpan w:val="2"/>
                            <w:shd w:val="clear" w:color="auto" w:fill="auto"/>
                          </w:tcPr>
                          <w:p w:rsidR="00DB6375" w:rsidRPr="003C05C0" w:rsidRDefault="00DB6375" w:rsidP="00DB6375">
                            <w:pPr>
                              <w:pStyle w:val="TAL"/>
                            </w:pPr>
                            <w:r w:rsidRPr="003C05C0">
                              <w:t xml:space="preserve">Test Environment as specified in TS 38.508-1 [5] </w:t>
                            </w:r>
                            <w:proofErr w:type="spellStart"/>
                            <w:r w:rsidRPr="003C05C0">
                              <w:t>subclause</w:t>
                            </w:r>
                            <w:proofErr w:type="spellEnd"/>
                            <w:r w:rsidRPr="003C05C0">
                              <w:t xml:space="preserve"> 4.1</w:t>
                            </w:r>
                          </w:p>
                        </w:tc>
                        <w:tc>
                          <w:tcPr>
                            <w:tcW w:w="2932" w:type="pct"/>
                            <w:gridSpan w:val="2"/>
                          </w:tcPr>
                          <w:p w:rsidR="00DB6375" w:rsidRPr="003C05C0" w:rsidRDefault="00DB6375" w:rsidP="00DB6375">
                            <w:pPr>
                              <w:pStyle w:val="TAL"/>
                            </w:pPr>
                            <w:r w:rsidRPr="003C05C0">
                              <w:t>Normal, TL/VL, TL/VH, TH/VL, TH/VH</w:t>
                            </w:r>
                          </w:p>
                        </w:tc>
                      </w:tr>
                      <w:tr w:rsidR="00DB6375" w:rsidRPr="003C05C0" w:rsidTr="00D150FD">
                        <w:tc>
                          <w:tcPr>
                            <w:tcW w:w="2068" w:type="pct"/>
                            <w:gridSpan w:val="2"/>
                            <w:shd w:val="clear" w:color="auto" w:fill="auto"/>
                          </w:tcPr>
                          <w:p w:rsidR="00DB6375" w:rsidRPr="003C05C0" w:rsidRDefault="00DB6375" w:rsidP="00DB6375">
                            <w:pPr>
                              <w:pStyle w:val="TAL"/>
                            </w:pPr>
                            <w:r w:rsidRPr="003C05C0">
                              <w:t xml:space="preserve">Test Frequencies as specified in TS 38.508-1 [5] </w:t>
                            </w:r>
                            <w:proofErr w:type="spellStart"/>
                            <w:r w:rsidRPr="003C05C0">
                              <w:t>subclause</w:t>
                            </w:r>
                            <w:proofErr w:type="spellEnd"/>
                            <w:r w:rsidRPr="003C05C0">
                              <w:t xml:space="preserve"> 4.3.1</w:t>
                            </w:r>
                          </w:p>
                        </w:tc>
                        <w:tc>
                          <w:tcPr>
                            <w:tcW w:w="2932" w:type="pct"/>
                            <w:gridSpan w:val="2"/>
                          </w:tcPr>
                          <w:p w:rsidR="00DB6375" w:rsidRPr="003C05C0" w:rsidRDefault="00DB6375" w:rsidP="00DB6375">
                            <w:pPr>
                              <w:pStyle w:val="TAL"/>
                            </w:pPr>
                            <w:r w:rsidRPr="003C05C0">
                              <w:t xml:space="preserve">Low range, </w:t>
                            </w:r>
                            <w:proofErr w:type="spellStart"/>
                            <w:r w:rsidRPr="003C05C0">
                              <w:t>Mid range</w:t>
                            </w:r>
                            <w:proofErr w:type="spellEnd"/>
                            <w:r w:rsidRPr="003C05C0">
                              <w:t>, High range</w:t>
                            </w:r>
                          </w:p>
                        </w:tc>
                      </w:tr>
                      <w:tr w:rsidR="00DB6375" w:rsidRPr="003C05C0" w:rsidTr="00D150FD">
                        <w:tc>
                          <w:tcPr>
                            <w:tcW w:w="2068" w:type="pct"/>
                            <w:gridSpan w:val="2"/>
                            <w:shd w:val="clear" w:color="auto" w:fill="auto"/>
                          </w:tcPr>
                          <w:p w:rsidR="00DB6375" w:rsidRPr="003C05C0" w:rsidRDefault="00DB6375" w:rsidP="00DB6375">
                            <w:pPr>
                              <w:pStyle w:val="TAL"/>
                            </w:pPr>
                            <w:r w:rsidRPr="00DB6375">
                              <w:rPr>
                                <w:highlight w:val="yellow"/>
                              </w:rPr>
                              <w:t xml:space="preserve">Test Channel Bandwidths as specified in TS 38.508-1 [5] </w:t>
                            </w:r>
                            <w:proofErr w:type="spellStart"/>
                            <w:r w:rsidRPr="00DB6375">
                              <w:rPr>
                                <w:highlight w:val="yellow"/>
                              </w:rPr>
                              <w:t>subclause</w:t>
                            </w:r>
                            <w:proofErr w:type="spellEnd"/>
                            <w:r w:rsidRPr="00DB6375">
                              <w:rPr>
                                <w:highlight w:val="yellow"/>
                              </w:rPr>
                              <w:t xml:space="preserve"> 4.3.1</w:t>
                            </w:r>
                          </w:p>
                        </w:tc>
                        <w:tc>
                          <w:tcPr>
                            <w:tcW w:w="2932" w:type="pct"/>
                            <w:gridSpan w:val="2"/>
                          </w:tcPr>
                          <w:p w:rsidR="00DB6375" w:rsidRPr="003C05C0" w:rsidRDefault="00DB6375" w:rsidP="00DB6375">
                            <w:pPr>
                              <w:pStyle w:val="TAL"/>
                            </w:pPr>
                            <w:r w:rsidRPr="003C05C0">
                              <w:t>Lowest, Mid, Highest (NOTE 3)</w:t>
                            </w:r>
                          </w:p>
                        </w:tc>
                      </w:tr>
                      <w:tr w:rsidR="00DB6375" w:rsidRPr="003C05C0" w:rsidTr="00D150FD">
                        <w:tc>
                          <w:tcPr>
                            <w:tcW w:w="2068" w:type="pct"/>
                            <w:gridSpan w:val="2"/>
                            <w:shd w:val="clear" w:color="auto" w:fill="auto"/>
                          </w:tcPr>
                          <w:p w:rsidR="00DB6375" w:rsidRPr="003C05C0" w:rsidRDefault="00DB6375" w:rsidP="00DB6375">
                            <w:pPr>
                              <w:pStyle w:val="TAL"/>
                            </w:pPr>
                            <w:r w:rsidRPr="003C05C0">
                              <w:t>Test SCS as specified in Table 5.3.5-1</w:t>
                            </w:r>
                          </w:p>
                        </w:tc>
                        <w:tc>
                          <w:tcPr>
                            <w:tcW w:w="2932" w:type="pct"/>
                            <w:gridSpan w:val="2"/>
                          </w:tcPr>
                          <w:p w:rsidR="00DB6375" w:rsidRPr="003C05C0" w:rsidRDefault="00DB6375" w:rsidP="00DB6375">
                            <w:pPr>
                              <w:pStyle w:val="TAL"/>
                            </w:pPr>
                            <w:r w:rsidRPr="003C05C0">
                              <w:t>Lowest, Highest</w:t>
                            </w:r>
                          </w:p>
                        </w:tc>
                      </w:tr>
                      <w:tr w:rsidR="00DB6375" w:rsidRPr="003C05C0" w:rsidTr="00D150FD">
                        <w:tc>
                          <w:tcPr>
                            <w:tcW w:w="5000" w:type="pct"/>
                            <w:gridSpan w:val="4"/>
                            <w:shd w:val="clear" w:color="auto" w:fill="auto"/>
                          </w:tcPr>
                          <w:p w:rsidR="00DB6375" w:rsidRPr="003C05C0" w:rsidRDefault="00DB6375" w:rsidP="00DB6375">
                            <w:pPr>
                              <w:pStyle w:val="TAH"/>
                            </w:pPr>
                            <w:r w:rsidRPr="003C05C0">
                              <w:t>Test Parameters</w:t>
                            </w:r>
                          </w:p>
                        </w:tc>
                      </w:tr>
                      <w:tr w:rsidR="00DB6375" w:rsidRPr="003C05C0" w:rsidTr="00D150FD">
                        <w:tc>
                          <w:tcPr>
                            <w:tcW w:w="702" w:type="pct"/>
                            <w:shd w:val="clear" w:color="auto" w:fill="auto"/>
                          </w:tcPr>
                          <w:p w:rsidR="00DB6375" w:rsidRPr="003C05C0" w:rsidRDefault="00DB6375" w:rsidP="00DB6375">
                            <w:pPr>
                              <w:pStyle w:val="TAH"/>
                            </w:pPr>
                            <w:r w:rsidRPr="003C05C0">
                              <w:t>Test ID</w:t>
                            </w:r>
                          </w:p>
                        </w:tc>
                        <w:tc>
                          <w:tcPr>
                            <w:tcW w:w="1366" w:type="pct"/>
                            <w:tcBorders>
                              <w:bottom w:val="single" w:sz="4" w:space="0" w:color="auto"/>
                            </w:tcBorders>
                            <w:shd w:val="clear" w:color="auto" w:fill="auto"/>
                          </w:tcPr>
                          <w:p w:rsidR="00DB6375" w:rsidRPr="003C05C0" w:rsidRDefault="00DB6375" w:rsidP="00DB6375">
                            <w:pPr>
                              <w:pStyle w:val="TAH"/>
                            </w:pPr>
                            <w:r w:rsidRPr="003C05C0">
                              <w:t>Downlink Configuration</w:t>
                            </w:r>
                          </w:p>
                        </w:tc>
                        <w:tc>
                          <w:tcPr>
                            <w:tcW w:w="2932" w:type="pct"/>
                            <w:gridSpan w:val="2"/>
                          </w:tcPr>
                          <w:p w:rsidR="00DB6375" w:rsidRPr="003C05C0" w:rsidRDefault="00DB6375" w:rsidP="00DB6375">
                            <w:pPr>
                              <w:pStyle w:val="TAH"/>
                            </w:pPr>
                            <w:r w:rsidRPr="003C05C0">
                              <w:t>Uplink Configuration</w:t>
                            </w:r>
                          </w:p>
                        </w:tc>
                      </w:tr>
                      <w:tr w:rsidR="00DB6375" w:rsidRPr="003C05C0" w:rsidTr="00D150FD">
                        <w:tc>
                          <w:tcPr>
                            <w:tcW w:w="702" w:type="pct"/>
                            <w:shd w:val="clear" w:color="auto" w:fill="auto"/>
                          </w:tcPr>
                          <w:p w:rsidR="00DB6375" w:rsidRPr="003C05C0" w:rsidRDefault="00DB6375" w:rsidP="00DB6375">
                            <w:pPr>
                              <w:pStyle w:val="TAH"/>
                            </w:pPr>
                          </w:p>
                        </w:tc>
                        <w:tc>
                          <w:tcPr>
                            <w:tcW w:w="1366" w:type="pct"/>
                            <w:tcBorders>
                              <w:bottom w:val="nil"/>
                            </w:tcBorders>
                            <w:shd w:val="clear" w:color="auto" w:fill="auto"/>
                          </w:tcPr>
                          <w:p w:rsidR="00DB6375" w:rsidRPr="003C05C0" w:rsidRDefault="00DB6375" w:rsidP="00DB6375">
                            <w:pPr>
                              <w:pStyle w:val="TAC"/>
                            </w:pPr>
                            <w:r w:rsidRPr="003C05C0">
                              <w:t xml:space="preserve">N/A for maximum output </w:t>
                            </w:r>
                          </w:p>
                        </w:tc>
                        <w:tc>
                          <w:tcPr>
                            <w:tcW w:w="1727" w:type="pct"/>
                          </w:tcPr>
                          <w:p w:rsidR="00DB6375" w:rsidRPr="003C05C0" w:rsidRDefault="00DB6375" w:rsidP="00DB6375">
                            <w:pPr>
                              <w:pStyle w:val="TAH"/>
                            </w:pPr>
                            <w:r w:rsidRPr="003C05C0">
                              <w:t>Modulation (NOTE 2)</w:t>
                            </w:r>
                          </w:p>
                        </w:tc>
                        <w:tc>
                          <w:tcPr>
                            <w:tcW w:w="1205" w:type="pct"/>
                            <w:shd w:val="clear" w:color="auto" w:fill="auto"/>
                          </w:tcPr>
                          <w:p w:rsidR="00DB6375" w:rsidRPr="003C05C0" w:rsidRDefault="00DB6375" w:rsidP="00DB6375">
                            <w:pPr>
                              <w:pStyle w:val="TAH"/>
                            </w:pPr>
                            <w:r w:rsidRPr="003C05C0">
                              <w:t>RB allocation (NOTE 1)</w:t>
                            </w:r>
                          </w:p>
                        </w:tc>
                      </w:tr>
                      <w:tr w:rsidR="00DB6375" w:rsidRPr="003C05C0" w:rsidTr="00D150FD">
                        <w:tc>
                          <w:tcPr>
                            <w:tcW w:w="702" w:type="pct"/>
                            <w:shd w:val="clear" w:color="auto" w:fill="auto"/>
                          </w:tcPr>
                          <w:p w:rsidR="00DB6375" w:rsidRPr="003C05C0" w:rsidRDefault="00DB6375" w:rsidP="00DB6375">
                            <w:pPr>
                              <w:pStyle w:val="TAC"/>
                            </w:pPr>
                            <w:r w:rsidRPr="003C05C0">
                              <w:t>1</w:t>
                            </w:r>
                          </w:p>
                        </w:tc>
                        <w:tc>
                          <w:tcPr>
                            <w:tcW w:w="1366" w:type="pct"/>
                            <w:tcBorders>
                              <w:top w:val="nil"/>
                              <w:bottom w:val="nil"/>
                            </w:tcBorders>
                            <w:shd w:val="clear" w:color="auto" w:fill="auto"/>
                          </w:tcPr>
                          <w:p w:rsidR="00DB6375" w:rsidRPr="003C05C0" w:rsidRDefault="00DB6375" w:rsidP="00DB6375">
                            <w:pPr>
                              <w:pStyle w:val="TAC"/>
                            </w:pPr>
                            <w:r w:rsidRPr="003C05C0">
                              <w:t>power test case</w:t>
                            </w:r>
                          </w:p>
                        </w:tc>
                        <w:tc>
                          <w:tcPr>
                            <w:tcW w:w="1727" w:type="pct"/>
                          </w:tcPr>
                          <w:p w:rsidR="00DB6375" w:rsidRPr="003C05C0" w:rsidRDefault="00DB6375" w:rsidP="00DB6375">
                            <w:pPr>
                              <w:pStyle w:val="TAC"/>
                            </w:pPr>
                            <w:r w:rsidRPr="003C05C0">
                              <w:t>DFT-s-OFDM PI/2 BPSK</w:t>
                            </w:r>
                          </w:p>
                        </w:tc>
                        <w:tc>
                          <w:tcPr>
                            <w:tcW w:w="1205" w:type="pct"/>
                            <w:shd w:val="clear" w:color="auto" w:fill="auto"/>
                          </w:tcPr>
                          <w:p w:rsidR="00DB6375" w:rsidRPr="003C05C0" w:rsidRDefault="00DB6375" w:rsidP="00DB6375">
                            <w:pPr>
                              <w:pStyle w:val="TAC"/>
                            </w:pPr>
                            <w:r w:rsidRPr="003C05C0">
                              <w:t>Inner Full</w:t>
                            </w:r>
                          </w:p>
                        </w:tc>
                      </w:tr>
                      <w:tr w:rsidR="00DB6375" w:rsidRPr="003C05C0" w:rsidTr="00D150FD">
                        <w:tc>
                          <w:tcPr>
                            <w:tcW w:w="702" w:type="pct"/>
                            <w:shd w:val="clear" w:color="auto" w:fill="auto"/>
                          </w:tcPr>
                          <w:p w:rsidR="00DB6375" w:rsidRPr="003C05C0" w:rsidRDefault="00DB6375" w:rsidP="00DB6375">
                            <w:pPr>
                              <w:pStyle w:val="TAC"/>
                            </w:pPr>
                            <w:r w:rsidRPr="003C05C0">
                              <w:t>2</w:t>
                            </w:r>
                          </w:p>
                        </w:tc>
                        <w:tc>
                          <w:tcPr>
                            <w:tcW w:w="1366" w:type="pct"/>
                            <w:tcBorders>
                              <w:top w:val="nil"/>
                              <w:bottom w:val="nil"/>
                            </w:tcBorders>
                            <w:shd w:val="clear" w:color="auto" w:fill="auto"/>
                          </w:tcPr>
                          <w:p w:rsidR="00DB6375" w:rsidRPr="003C05C0" w:rsidRDefault="00DB6375" w:rsidP="00DB6375">
                            <w:pPr>
                              <w:pStyle w:val="TAC"/>
                            </w:pPr>
                          </w:p>
                        </w:tc>
                        <w:tc>
                          <w:tcPr>
                            <w:tcW w:w="1727" w:type="pct"/>
                          </w:tcPr>
                          <w:p w:rsidR="00DB6375" w:rsidRPr="003C05C0" w:rsidRDefault="00DB6375" w:rsidP="00DB6375">
                            <w:pPr>
                              <w:pStyle w:val="TAC"/>
                            </w:pPr>
                            <w:r w:rsidRPr="003C05C0">
                              <w:t>DFT-s-OFDM PI/2 BPSK</w:t>
                            </w:r>
                          </w:p>
                        </w:tc>
                        <w:tc>
                          <w:tcPr>
                            <w:tcW w:w="1205" w:type="pct"/>
                            <w:shd w:val="clear" w:color="auto" w:fill="auto"/>
                          </w:tcPr>
                          <w:p w:rsidR="00DB6375" w:rsidRPr="003C05C0" w:rsidRDefault="00DB6375" w:rsidP="00DB6375">
                            <w:pPr>
                              <w:pStyle w:val="TAC"/>
                            </w:pPr>
                            <w:r w:rsidRPr="003C05C0">
                              <w:t>Inner 1RB Left</w:t>
                            </w:r>
                          </w:p>
                        </w:tc>
                      </w:tr>
                      <w:tr w:rsidR="00DB6375" w:rsidRPr="003C05C0" w:rsidTr="00D150FD">
                        <w:tc>
                          <w:tcPr>
                            <w:tcW w:w="702" w:type="pct"/>
                            <w:shd w:val="clear" w:color="auto" w:fill="auto"/>
                          </w:tcPr>
                          <w:p w:rsidR="00DB6375" w:rsidRPr="003C05C0" w:rsidRDefault="00DB6375" w:rsidP="00DB6375">
                            <w:pPr>
                              <w:pStyle w:val="TAC"/>
                            </w:pPr>
                            <w:r w:rsidRPr="003C05C0">
                              <w:t>3</w:t>
                            </w:r>
                          </w:p>
                        </w:tc>
                        <w:tc>
                          <w:tcPr>
                            <w:tcW w:w="1366" w:type="pct"/>
                            <w:tcBorders>
                              <w:top w:val="nil"/>
                              <w:bottom w:val="nil"/>
                            </w:tcBorders>
                            <w:shd w:val="clear" w:color="auto" w:fill="auto"/>
                          </w:tcPr>
                          <w:p w:rsidR="00DB6375" w:rsidRPr="003C05C0" w:rsidRDefault="00DB6375" w:rsidP="00DB6375">
                            <w:pPr>
                              <w:pStyle w:val="TAC"/>
                            </w:pPr>
                          </w:p>
                        </w:tc>
                        <w:tc>
                          <w:tcPr>
                            <w:tcW w:w="1727" w:type="pct"/>
                          </w:tcPr>
                          <w:p w:rsidR="00DB6375" w:rsidRPr="003C05C0" w:rsidRDefault="00DB6375" w:rsidP="00DB6375">
                            <w:pPr>
                              <w:pStyle w:val="TAC"/>
                            </w:pPr>
                            <w:r w:rsidRPr="003C05C0">
                              <w:t>DFT-s-OFDM PI/2 BPSK</w:t>
                            </w:r>
                          </w:p>
                        </w:tc>
                        <w:tc>
                          <w:tcPr>
                            <w:tcW w:w="1205" w:type="pct"/>
                            <w:shd w:val="clear" w:color="auto" w:fill="auto"/>
                          </w:tcPr>
                          <w:p w:rsidR="00DB6375" w:rsidRPr="003C05C0" w:rsidRDefault="00DB6375" w:rsidP="00DB6375">
                            <w:pPr>
                              <w:pStyle w:val="TAC"/>
                            </w:pPr>
                            <w:r w:rsidRPr="003C05C0">
                              <w:t>Inner 1RB Right</w:t>
                            </w:r>
                          </w:p>
                        </w:tc>
                      </w:tr>
                      <w:tr w:rsidR="00DB6375" w:rsidRPr="003C05C0" w:rsidTr="00D150FD">
                        <w:tc>
                          <w:tcPr>
                            <w:tcW w:w="702" w:type="pct"/>
                            <w:shd w:val="clear" w:color="auto" w:fill="auto"/>
                          </w:tcPr>
                          <w:p w:rsidR="00DB6375" w:rsidRPr="003C05C0" w:rsidRDefault="00DB6375" w:rsidP="00DB6375">
                            <w:pPr>
                              <w:pStyle w:val="TAC"/>
                            </w:pPr>
                            <w:r w:rsidRPr="003C05C0">
                              <w:t>4</w:t>
                            </w:r>
                          </w:p>
                        </w:tc>
                        <w:tc>
                          <w:tcPr>
                            <w:tcW w:w="1366" w:type="pct"/>
                            <w:tcBorders>
                              <w:top w:val="nil"/>
                              <w:bottom w:val="nil"/>
                            </w:tcBorders>
                            <w:shd w:val="clear" w:color="auto" w:fill="auto"/>
                          </w:tcPr>
                          <w:p w:rsidR="00DB6375" w:rsidRPr="003C05C0" w:rsidRDefault="00DB6375" w:rsidP="00DB6375">
                            <w:pPr>
                              <w:pStyle w:val="TAC"/>
                            </w:pPr>
                          </w:p>
                        </w:tc>
                        <w:tc>
                          <w:tcPr>
                            <w:tcW w:w="1727" w:type="pct"/>
                          </w:tcPr>
                          <w:p w:rsidR="00DB6375" w:rsidRPr="003C05C0" w:rsidRDefault="00DB6375" w:rsidP="00DB6375">
                            <w:pPr>
                              <w:pStyle w:val="TAC"/>
                            </w:pPr>
                            <w:r w:rsidRPr="003C05C0">
                              <w:t>DFT-s-OFDM QPSK</w:t>
                            </w:r>
                          </w:p>
                        </w:tc>
                        <w:tc>
                          <w:tcPr>
                            <w:tcW w:w="1205" w:type="pct"/>
                            <w:shd w:val="clear" w:color="auto" w:fill="auto"/>
                          </w:tcPr>
                          <w:p w:rsidR="00DB6375" w:rsidRPr="003C05C0" w:rsidRDefault="00DB6375" w:rsidP="00DB6375">
                            <w:pPr>
                              <w:pStyle w:val="TAC"/>
                            </w:pPr>
                            <w:r w:rsidRPr="003C05C0">
                              <w:t>Inner Full</w:t>
                            </w:r>
                          </w:p>
                        </w:tc>
                      </w:tr>
                      <w:tr w:rsidR="00DB6375" w:rsidRPr="003C05C0" w:rsidTr="00D150FD">
                        <w:tc>
                          <w:tcPr>
                            <w:tcW w:w="702" w:type="pct"/>
                            <w:shd w:val="clear" w:color="auto" w:fill="auto"/>
                          </w:tcPr>
                          <w:p w:rsidR="00DB6375" w:rsidRPr="003C05C0" w:rsidRDefault="00DB6375" w:rsidP="00DB6375">
                            <w:pPr>
                              <w:pStyle w:val="TAC"/>
                            </w:pPr>
                            <w:r w:rsidRPr="003C05C0">
                              <w:t>5</w:t>
                            </w:r>
                          </w:p>
                        </w:tc>
                        <w:tc>
                          <w:tcPr>
                            <w:tcW w:w="1366" w:type="pct"/>
                            <w:tcBorders>
                              <w:top w:val="nil"/>
                              <w:bottom w:val="nil"/>
                            </w:tcBorders>
                            <w:shd w:val="clear" w:color="auto" w:fill="auto"/>
                          </w:tcPr>
                          <w:p w:rsidR="00DB6375" w:rsidRPr="003C05C0" w:rsidRDefault="00DB6375" w:rsidP="00DB6375">
                            <w:pPr>
                              <w:pStyle w:val="TAC"/>
                            </w:pPr>
                          </w:p>
                        </w:tc>
                        <w:tc>
                          <w:tcPr>
                            <w:tcW w:w="1727" w:type="pct"/>
                          </w:tcPr>
                          <w:p w:rsidR="00DB6375" w:rsidRPr="003C05C0" w:rsidRDefault="00DB6375" w:rsidP="00DB6375">
                            <w:pPr>
                              <w:pStyle w:val="TAC"/>
                            </w:pPr>
                            <w:r w:rsidRPr="003C05C0">
                              <w:t>DFT-s-OFDM QPSK</w:t>
                            </w:r>
                          </w:p>
                        </w:tc>
                        <w:tc>
                          <w:tcPr>
                            <w:tcW w:w="1205" w:type="pct"/>
                            <w:shd w:val="clear" w:color="auto" w:fill="auto"/>
                          </w:tcPr>
                          <w:p w:rsidR="00DB6375" w:rsidRPr="003C05C0" w:rsidRDefault="00DB6375" w:rsidP="00DB6375">
                            <w:pPr>
                              <w:pStyle w:val="TAC"/>
                            </w:pPr>
                            <w:r w:rsidRPr="003C05C0">
                              <w:t>Inner 1RB Left</w:t>
                            </w:r>
                          </w:p>
                        </w:tc>
                      </w:tr>
                      <w:tr w:rsidR="00DB6375" w:rsidRPr="003C05C0" w:rsidTr="00D150FD">
                        <w:tc>
                          <w:tcPr>
                            <w:tcW w:w="702" w:type="pct"/>
                            <w:shd w:val="clear" w:color="auto" w:fill="auto"/>
                          </w:tcPr>
                          <w:p w:rsidR="00DB6375" w:rsidRPr="003C05C0" w:rsidRDefault="00DB6375" w:rsidP="00DB6375">
                            <w:pPr>
                              <w:pStyle w:val="TAC"/>
                            </w:pPr>
                            <w:r w:rsidRPr="003C05C0">
                              <w:t>6</w:t>
                            </w:r>
                          </w:p>
                        </w:tc>
                        <w:tc>
                          <w:tcPr>
                            <w:tcW w:w="1366" w:type="pct"/>
                            <w:tcBorders>
                              <w:top w:val="nil"/>
                            </w:tcBorders>
                            <w:shd w:val="clear" w:color="auto" w:fill="auto"/>
                          </w:tcPr>
                          <w:p w:rsidR="00DB6375" w:rsidRPr="003C05C0" w:rsidRDefault="00DB6375" w:rsidP="00DB6375">
                            <w:pPr>
                              <w:pStyle w:val="TAC"/>
                            </w:pPr>
                          </w:p>
                        </w:tc>
                        <w:tc>
                          <w:tcPr>
                            <w:tcW w:w="1727" w:type="pct"/>
                          </w:tcPr>
                          <w:p w:rsidR="00DB6375" w:rsidRPr="003C05C0" w:rsidRDefault="00DB6375" w:rsidP="00DB6375">
                            <w:pPr>
                              <w:pStyle w:val="TAC"/>
                            </w:pPr>
                            <w:r w:rsidRPr="003C05C0">
                              <w:t>DFT-s-OFDM QPSK</w:t>
                            </w:r>
                          </w:p>
                        </w:tc>
                        <w:tc>
                          <w:tcPr>
                            <w:tcW w:w="1205" w:type="pct"/>
                            <w:shd w:val="clear" w:color="auto" w:fill="auto"/>
                          </w:tcPr>
                          <w:p w:rsidR="00DB6375" w:rsidRPr="003C05C0" w:rsidRDefault="00DB6375" w:rsidP="00DB6375">
                            <w:pPr>
                              <w:pStyle w:val="TAC"/>
                            </w:pPr>
                            <w:r w:rsidRPr="003C05C0">
                              <w:t>Inner 1RB Right</w:t>
                            </w:r>
                          </w:p>
                        </w:tc>
                      </w:tr>
                      <w:tr w:rsidR="00DB6375" w:rsidRPr="003C05C0" w:rsidTr="00D150FD">
                        <w:tc>
                          <w:tcPr>
                            <w:tcW w:w="5000" w:type="pct"/>
                            <w:gridSpan w:val="4"/>
                            <w:shd w:val="clear" w:color="auto" w:fill="auto"/>
                          </w:tcPr>
                          <w:p w:rsidR="00DB6375" w:rsidRPr="003C05C0" w:rsidRDefault="00DB6375" w:rsidP="00DB6375">
                            <w:pPr>
                              <w:pStyle w:val="TAN"/>
                            </w:pPr>
                            <w:r w:rsidRPr="003C05C0">
                              <w:t>NOTE 1:</w:t>
                            </w:r>
                            <w:r w:rsidRPr="003C05C0">
                              <w:tab/>
                              <w:t>The specific configuration of each RB allocation is defined in Table 6.1-1.</w:t>
                            </w:r>
                          </w:p>
                          <w:p w:rsidR="00DB6375" w:rsidRPr="003C05C0" w:rsidRDefault="00DB6375" w:rsidP="00DB6375">
                            <w:pPr>
                              <w:pStyle w:val="TAN"/>
                            </w:pPr>
                            <w:r w:rsidRPr="003C05C0">
                              <w:t>NOTE 2:</w:t>
                            </w:r>
                            <w:r w:rsidRPr="003C05C0">
                              <w:tab/>
                              <w:t>DFT-s-OFDM PI/2 BPSK test applies only for UEs which supports half Pi BPSK in FR1.</w:t>
                            </w:r>
                          </w:p>
                          <w:p w:rsidR="00DB6375" w:rsidRPr="003C05C0" w:rsidRDefault="00DB6375" w:rsidP="00DB6375">
                            <w:pPr>
                              <w:pStyle w:val="TAN"/>
                            </w:pPr>
                            <w:r w:rsidRPr="003C05C0">
                              <w:t>NOTE 3:</w:t>
                            </w:r>
                            <w:r w:rsidRPr="003C05C0">
                              <w:tab/>
                              <w:t>For band n28, the Highest test channel bandwidth is replaced by 20MHz due to MPR is always larger than 0dB for 30MHz bandwidth.</w:t>
                            </w:r>
                          </w:p>
                        </w:tc>
                      </w:tr>
                    </w:tbl>
                    <w:p w:rsidR="00DB6375" w:rsidRPr="00597FCE" w:rsidRDefault="00DB6375" w:rsidP="00FE3834"/>
                  </w:txbxContent>
                </v:textbox>
                <w10:anchorlock/>
              </v:shape>
            </w:pict>
          </mc:Fallback>
        </mc:AlternateContent>
      </w:r>
    </w:p>
    <w:p w:rsidR="00FE3834" w:rsidRDefault="00FE3834" w:rsidP="00FE3834">
      <w:pPr>
        <w:jc w:val="both"/>
      </w:pPr>
      <w:r>
        <w:t xml:space="preserve">The test configuration needs to consider the </w:t>
      </w:r>
      <w:proofErr w:type="spellStart"/>
      <w:r>
        <w:t>RedCap</w:t>
      </w:r>
      <w:proofErr w:type="spellEnd"/>
      <w:r>
        <w:t xml:space="preserve"> UE’s limitation of supporting up to 20MHz in FR1. In last RAN5 meeting, the tables of test channel bandwidth in </w:t>
      </w:r>
      <w:proofErr w:type="spellStart"/>
      <w:r>
        <w:t>subclause</w:t>
      </w:r>
      <w:proofErr w:type="spellEnd"/>
      <w:r>
        <w:t xml:space="preserve"> 4.3.1 of TS 38.508-1 were updated to add one separated column for </w:t>
      </w:r>
      <w:proofErr w:type="spellStart"/>
      <w:r>
        <w:t>RedCap</w:t>
      </w:r>
      <w:proofErr w:type="spellEnd"/>
      <w:r>
        <w:t xml:space="preserve"> UEs</w:t>
      </w:r>
      <w:r w:rsidR="00223B75">
        <w:t xml:space="preserve"> as copied below</w:t>
      </w:r>
      <w:r>
        <w:t xml:space="preserve">. With this update, the test channel bandwidth could be correctly selected for </w:t>
      </w:r>
      <w:proofErr w:type="spellStart"/>
      <w:r>
        <w:t>RedCap</w:t>
      </w:r>
      <w:proofErr w:type="spellEnd"/>
      <w:r>
        <w:t xml:space="preserve"> UEs without changes in the test configuration table.</w:t>
      </w:r>
    </w:p>
    <w:p w:rsidR="00223B75" w:rsidRDefault="00223B75" w:rsidP="00FE3834">
      <w:pPr>
        <w:jc w:val="both"/>
      </w:pPr>
      <w:r>
        <w:t>&lt; Abstract from TS 38.508-1 &gt;</w:t>
      </w:r>
    </w:p>
    <w:p w:rsidR="00FE3834" w:rsidRPr="00FE3834" w:rsidRDefault="00FE3834" w:rsidP="00FE3834">
      <w:pPr>
        <w:pStyle w:val="TH"/>
        <w:rPr>
          <w:rFonts w:eastAsia="Yu Mincho"/>
          <w:shd w:val="pct15" w:color="auto" w:fill="FFFFFF"/>
        </w:rPr>
      </w:pPr>
      <w:bookmarkStart w:id="3" w:name="_Hlk100527086"/>
      <w:bookmarkStart w:id="4" w:name="_Hlk107435440"/>
      <w:r w:rsidRPr="00FE3834">
        <w:rPr>
          <w:rFonts w:eastAsia="Yu Mincho"/>
          <w:shd w:val="pct15" w:color="auto" w:fill="FFFFFF"/>
        </w:rPr>
        <w:t>Table 4.3.1.0A-1</w:t>
      </w:r>
      <w:bookmarkEnd w:id="3"/>
      <w:r w:rsidRPr="00FE3834">
        <w:rPr>
          <w:rFonts w:eastAsia="Yu Mincho"/>
          <w:shd w:val="pct15" w:color="auto" w:fill="FFFFFF"/>
        </w:rPr>
        <w:t>:</w:t>
      </w:r>
      <w:bookmarkEnd w:id="4"/>
      <w:r w:rsidRPr="00FE3834">
        <w:rPr>
          <w:rFonts w:eastAsia="Yu Mincho"/>
          <w:shd w:val="pct15" w:color="auto" w:fill="FFFFFF"/>
        </w:rPr>
        <w:t xml:space="preserve"> Mid Test Channel bandwidths for each NR band, FR1</w:t>
      </w:r>
    </w:p>
    <w:tbl>
      <w:tblPr>
        <w:tblW w:w="3949" w:type="pct"/>
        <w:jc w:val="center"/>
        <w:tblLook w:val="04A0" w:firstRow="1" w:lastRow="0" w:firstColumn="1" w:lastColumn="0" w:noHBand="0" w:noVBand="1"/>
      </w:tblPr>
      <w:tblGrid>
        <w:gridCol w:w="857"/>
        <w:gridCol w:w="3376"/>
        <w:gridCol w:w="3374"/>
      </w:tblGrid>
      <w:tr w:rsidR="00FE3834" w:rsidRPr="00FE3834" w:rsidTr="00D150F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rsidR="00FE3834" w:rsidRPr="00FE3834" w:rsidRDefault="00FE3834" w:rsidP="00D150FD">
            <w:pPr>
              <w:pStyle w:val="TAH"/>
              <w:rPr>
                <w:rFonts w:eastAsia="Yu Mincho"/>
                <w:shd w:val="pct15" w:color="auto" w:fill="FFFFFF"/>
                <w:lang w:eastAsia="en-US"/>
              </w:rPr>
            </w:pPr>
            <w:r w:rsidRPr="00FE3834">
              <w:rPr>
                <w:shd w:val="pct15" w:color="auto" w:fill="FFFFFF"/>
              </w:rPr>
              <w:t>NR Band</w:t>
            </w:r>
          </w:p>
        </w:tc>
        <w:tc>
          <w:tcPr>
            <w:tcW w:w="2219"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H"/>
              <w:rPr>
                <w:rFonts w:eastAsia="Yu Mincho"/>
                <w:shd w:val="pct15" w:color="auto" w:fill="FFFFFF"/>
              </w:rPr>
            </w:pPr>
            <w:r w:rsidRPr="00FE3834">
              <w:rPr>
                <w:shd w:val="pct15" w:color="auto" w:fill="FFFFFF"/>
              </w:rPr>
              <w:t>UE Mid Test Channel bandwidth</w:t>
            </w:r>
            <w:r w:rsidRPr="00FE3834">
              <w:rPr>
                <w:shd w:val="pct15" w:color="auto" w:fill="FFFFFF"/>
              </w:rPr>
              <w:br/>
              <w:t>[MHz]</w:t>
            </w:r>
            <w:r w:rsidRPr="00FE3834">
              <w:rPr>
                <w:bCs/>
                <w:shd w:val="pct15" w:color="auto" w:fill="FFFFFF"/>
                <w:vertAlign w:val="superscript"/>
              </w:rPr>
              <w:t>1, 1a, 1b</w:t>
            </w:r>
          </w:p>
        </w:tc>
        <w:tc>
          <w:tcPr>
            <w:tcW w:w="2218"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H"/>
              <w:rPr>
                <w:rFonts w:eastAsia="Yu Mincho"/>
                <w:shd w:val="pct15" w:color="auto" w:fill="FFFFFF"/>
              </w:rPr>
            </w:pPr>
            <w:proofErr w:type="spellStart"/>
            <w:r w:rsidRPr="00FE3834">
              <w:rPr>
                <w:shd w:val="pct15" w:color="auto" w:fill="FFFFFF"/>
              </w:rPr>
              <w:t>RedCap</w:t>
            </w:r>
            <w:proofErr w:type="spellEnd"/>
            <w:r w:rsidRPr="00FE3834">
              <w:rPr>
                <w:shd w:val="pct15" w:color="auto" w:fill="FFFFFF"/>
              </w:rPr>
              <w:t xml:space="preserve"> UE Mid Test Channel bandwidth</w:t>
            </w:r>
            <w:r w:rsidRPr="00FE3834">
              <w:rPr>
                <w:shd w:val="pct15" w:color="auto" w:fill="FFFFFF"/>
              </w:rPr>
              <w:br/>
              <w:t>[MHz]</w:t>
            </w:r>
          </w:p>
        </w:tc>
      </w:tr>
      <w:tr w:rsidR="00FE3834" w:rsidRPr="00FE3834" w:rsidTr="00D150F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n1</w:t>
            </w:r>
          </w:p>
        </w:tc>
        <w:tc>
          <w:tcPr>
            <w:tcW w:w="2219"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25</w:t>
            </w:r>
          </w:p>
        </w:tc>
        <w:tc>
          <w:tcPr>
            <w:tcW w:w="2218"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15</w:t>
            </w:r>
          </w:p>
        </w:tc>
      </w:tr>
      <w:tr w:rsidR="00FE3834" w:rsidRPr="00FE3834" w:rsidTr="00D150F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n2</w:t>
            </w:r>
          </w:p>
        </w:tc>
        <w:tc>
          <w:tcPr>
            <w:tcW w:w="2219"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20</w:t>
            </w:r>
          </w:p>
        </w:tc>
        <w:tc>
          <w:tcPr>
            <w:tcW w:w="2218"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15</w:t>
            </w:r>
          </w:p>
        </w:tc>
      </w:tr>
      <w:tr w:rsidR="00FE3834" w:rsidRPr="00FE3834" w:rsidTr="00D150F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n3</w:t>
            </w:r>
          </w:p>
        </w:tc>
        <w:tc>
          <w:tcPr>
            <w:tcW w:w="2219"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20</w:t>
            </w:r>
          </w:p>
        </w:tc>
        <w:tc>
          <w:tcPr>
            <w:tcW w:w="2218"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15</w:t>
            </w:r>
          </w:p>
        </w:tc>
      </w:tr>
      <w:tr w:rsidR="00FE3834" w:rsidRPr="00FE3834" w:rsidTr="00D150F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n5</w:t>
            </w:r>
          </w:p>
        </w:tc>
        <w:tc>
          <w:tcPr>
            <w:tcW w:w="2219"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15</w:t>
            </w:r>
          </w:p>
        </w:tc>
        <w:tc>
          <w:tcPr>
            <w:tcW w:w="2218"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15</w:t>
            </w:r>
          </w:p>
        </w:tc>
      </w:tr>
      <w:tr w:rsidR="00FE3834" w:rsidRPr="00FE3834" w:rsidTr="00D150F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n7</w:t>
            </w:r>
          </w:p>
        </w:tc>
        <w:tc>
          <w:tcPr>
            <w:tcW w:w="2219"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25</w:t>
            </w:r>
          </w:p>
        </w:tc>
        <w:tc>
          <w:tcPr>
            <w:tcW w:w="2218"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15</w:t>
            </w:r>
          </w:p>
        </w:tc>
      </w:tr>
      <w:tr w:rsidR="00FE3834" w:rsidRPr="00FE3834" w:rsidTr="00D150F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n8</w:t>
            </w:r>
          </w:p>
        </w:tc>
        <w:tc>
          <w:tcPr>
            <w:tcW w:w="2219"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15</w:t>
            </w:r>
          </w:p>
        </w:tc>
        <w:tc>
          <w:tcPr>
            <w:tcW w:w="2218"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15</w:t>
            </w:r>
          </w:p>
        </w:tc>
      </w:tr>
      <w:tr w:rsidR="00FE3834" w:rsidRPr="00FE3834" w:rsidTr="00D150F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Theme="minorEastAsia"/>
                <w:shd w:val="pct15" w:color="auto" w:fill="FFFFFF"/>
              </w:rPr>
            </w:pPr>
            <w:r w:rsidRPr="00FE3834">
              <w:rPr>
                <w:shd w:val="pct15" w:color="auto" w:fill="FFFFFF"/>
              </w:rPr>
              <w:t>n12</w:t>
            </w:r>
          </w:p>
        </w:tc>
        <w:tc>
          <w:tcPr>
            <w:tcW w:w="2219"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shd w:val="pct15" w:color="auto" w:fill="FFFFFF"/>
              </w:rPr>
            </w:pPr>
            <w:r w:rsidRPr="00FE3834">
              <w:rPr>
                <w:shd w:val="pct15" w:color="auto" w:fill="FFFFFF"/>
              </w:rPr>
              <w:t>10</w:t>
            </w:r>
          </w:p>
        </w:tc>
        <w:tc>
          <w:tcPr>
            <w:tcW w:w="2218"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shd w:val="pct15" w:color="auto" w:fill="FFFFFF"/>
              </w:rPr>
            </w:pPr>
            <w:r w:rsidRPr="00FE3834">
              <w:rPr>
                <w:shd w:val="pct15" w:color="auto" w:fill="FFFFFF"/>
              </w:rPr>
              <w:t>10</w:t>
            </w:r>
          </w:p>
        </w:tc>
      </w:tr>
      <w:tr w:rsidR="00FE3834" w:rsidRPr="00FE3834" w:rsidTr="002F105D">
        <w:trPr>
          <w:trHeight w:val="225"/>
          <w:jc w:val="center"/>
        </w:trPr>
        <w:tc>
          <w:tcPr>
            <w:tcW w:w="1" w:type="pct"/>
            <w:gridSpan w:val="3"/>
            <w:tcBorders>
              <w:top w:val="single" w:sz="4" w:space="0" w:color="auto"/>
              <w:left w:val="single" w:sz="4" w:space="0" w:color="auto"/>
              <w:bottom w:val="single" w:sz="4" w:space="0" w:color="auto"/>
              <w:right w:val="single" w:sz="4" w:space="0" w:color="auto"/>
            </w:tcBorders>
          </w:tcPr>
          <w:p w:rsidR="00FE3834" w:rsidRPr="00FE3834" w:rsidRDefault="00FE3834" w:rsidP="00FE3834">
            <w:pPr>
              <w:keepNext/>
              <w:keepLines/>
              <w:spacing w:after="0"/>
              <w:ind w:firstLineChars="100" w:firstLine="180"/>
              <w:rPr>
                <w:rFonts w:ascii="Arial" w:hAnsi="Arial"/>
                <w:sz w:val="18"/>
                <w:shd w:val="pct15" w:color="auto" w:fill="FFFFFF"/>
              </w:rPr>
            </w:pPr>
            <w:r>
              <w:rPr>
                <w:rFonts w:ascii="Arial" w:hAnsi="Arial" w:hint="eastAsia"/>
                <w:sz w:val="18"/>
                <w:shd w:val="pct15" w:color="auto" w:fill="FFFFFF"/>
              </w:rPr>
              <w:t>&lt;</w:t>
            </w:r>
            <w:r>
              <w:rPr>
                <w:rFonts w:ascii="Arial" w:hAnsi="Arial"/>
                <w:sz w:val="18"/>
                <w:shd w:val="pct15" w:color="auto" w:fill="FFFFFF"/>
              </w:rPr>
              <w:t>…&gt;</w:t>
            </w:r>
          </w:p>
        </w:tc>
      </w:tr>
    </w:tbl>
    <w:p w:rsidR="00FE3834" w:rsidRDefault="00FE3834" w:rsidP="00FE3834">
      <w:pPr>
        <w:jc w:val="both"/>
      </w:pPr>
    </w:p>
    <w:p w:rsidR="00DB6375" w:rsidRDefault="00FE3834" w:rsidP="00E04039">
      <w:pPr>
        <w:jc w:val="both"/>
      </w:pPr>
      <w:r w:rsidRPr="00597FCE">
        <w:rPr>
          <w:rFonts w:hint="eastAsia"/>
          <w:b/>
        </w:rPr>
        <w:t>O</w:t>
      </w:r>
      <w:r w:rsidRPr="00597FCE">
        <w:rPr>
          <w:b/>
        </w:rPr>
        <w:t xml:space="preserve">bservation </w:t>
      </w:r>
      <w:r>
        <w:rPr>
          <w:b/>
        </w:rPr>
        <w:t>4</w:t>
      </w:r>
      <w:r>
        <w:t xml:space="preserve">: Test configuration table could be reused without any change. The limitation of up to 20MHz channel bandwidth is reflected in TS 38.508-1 </w:t>
      </w:r>
      <w:proofErr w:type="spellStart"/>
      <w:r>
        <w:t>subclause</w:t>
      </w:r>
      <w:proofErr w:type="spellEnd"/>
      <w:r>
        <w:t xml:space="preserve"> 4.3.1.</w:t>
      </w:r>
    </w:p>
    <w:p w:rsidR="00DB6375" w:rsidRDefault="00FE3834" w:rsidP="00E04039">
      <w:pPr>
        <w:jc w:val="both"/>
      </w:pPr>
      <w:r>
        <w:rPr>
          <w:noProof/>
          <w:lang w:val="en-US"/>
        </w:rPr>
        <w:lastRenderedPageBreak/>
        <mc:AlternateContent>
          <mc:Choice Requires="wps">
            <w:drawing>
              <wp:inline distT="0" distB="0" distL="0" distR="0" wp14:anchorId="18D57B91" wp14:editId="50F21B47">
                <wp:extent cx="5989320" cy="2235200"/>
                <wp:effectExtent l="0" t="0" r="11430" b="12700"/>
                <wp:docPr id="8" name="文本框 8"/>
                <wp:cNvGraphicFramePr/>
                <a:graphic xmlns:a="http://schemas.openxmlformats.org/drawingml/2006/main">
                  <a:graphicData uri="http://schemas.microsoft.com/office/word/2010/wordprocessingShape">
                    <wps:wsp>
                      <wps:cNvSpPr txBox="1"/>
                      <wps:spPr>
                        <a:xfrm>
                          <a:off x="0" y="0"/>
                          <a:ext cx="5989320" cy="2235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E3834" w:rsidRPr="003C05C0" w:rsidRDefault="00FE3834" w:rsidP="00FE3834">
                            <w:pPr>
                              <w:pStyle w:val="B10"/>
                            </w:pPr>
                            <w:r w:rsidRPr="003C05C0">
                              <w:t>1.</w:t>
                            </w:r>
                            <w:r w:rsidRPr="003C05C0">
                              <w:tab/>
                              <w:t>Connect the SS to the UE antenna connectors as shown in TS 38.508-1 [5] Annex A, Figure A.3.1.1.1 for TE diagram and section A.3.2 for UE diagram.</w:t>
                            </w:r>
                          </w:p>
                          <w:p w:rsidR="00FE3834" w:rsidRPr="003C05C0" w:rsidRDefault="00FE3834" w:rsidP="00FE3834">
                            <w:pPr>
                              <w:pStyle w:val="B10"/>
                            </w:pPr>
                            <w:r w:rsidRPr="00DB6375">
                              <w:rPr>
                                <w:highlight w:val="yellow"/>
                              </w:rPr>
                              <w:t>2.</w:t>
                            </w:r>
                            <w:r w:rsidRPr="00DB6375">
                              <w:rPr>
                                <w:highlight w:val="yellow"/>
                              </w:rPr>
                              <w:tab/>
                              <w:t xml:space="preserve">The parameter settings for the cell are set up according to TS 38.508-1 [5] </w:t>
                            </w:r>
                            <w:proofErr w:type="spellStart"/>
                            <w:r w:rsidRPr="00DB6375">
                              <w:rPr>
                                <w:highlight w:val="yellow"/>
                              </w:rPr>
                              <w:t>subclause</w:t>
                            </w:r>
                            <w:proofErr w:type="spellEnd"/>
                            <w:r w:rsidRPr="00DB6375">
                              <w:rPr>
                                <w:highlight w:val="yellow"/>
                              </w:rPr>
                              <w:t xml:space="preserve"> 4.4.3.</w:t>
                            </w:r>
                          </w:p>
                          <w:p w:rsidR="00FE3834" w:rsidRPr="003C05C0" w:rsidRDefault="00FE3834" w:rsidP="00FE3834">
                            <w:pPr>
                              <w:pStyle w:val="B10"/>
                            </w:pPr>
                            <w:r w:rsidRPr="003C05C0">
                              <w:t>3.</w:t>
                            </w:r>
                            <w:r w:rsidRPr="003C05C0">
                              <w:tab/>
                              <w:t>Downlink signals are initially set up according to Annex C.0, C.1, C.2, and uplink signals according to Annex G.0, G.1, G.2, G.3.0.</w:t>
                            </w:r>
                          </w:p>
                          <w:p w:rsidR="00FE3834" w:rsidRPr="003C05C0" w:rsidRDefault="00FE3834" w:rsidP="00FE3834">
                            <w:pPr>
                              <w:pStyle w:val="B10"/>
                            </w:pPr>
                            <w:r w:rsidRPr="003C05C0">
                              <w:t>4.</w:t>
                            </w:r>
                            <w:r w:rsidRPr="003C05C0">
                              <w:tab/>
                              <w:t>The UL Reference Measurement Channel is set according to Table 6.2.1.4.1-1.</w:t>
                            </w:r>
                          </w:p>
                          <w:p w:rsidR="00FE3834" w:rsidRPr="003C05C0" w:rsidRDefault="00FE3834" w:rsidP="00FE3834">
                            <w:pPr>
                              <w:pStyle w:val="B10"/>
                            </w:pPr>
                            <w:r w:rsidRPr="003C05C0">
                              <w:t>5.</w:t>
                            </w:r>
                            <w:r w:rsidRPr="003C05C0">
                              <w:tab/>
                              <w:t>Propagation conditions are set according to Annex B.0.</w:t>
                            </w:r>
                          </w:p>
                          <w:p w:rsidR="00FE3834" w:rsidRPr="00597FCE" w:rsidRDefault="00FE3834" w:rsidP="00FE3834">
                            <w:pPr>
                              <w:pStyle w:val="B10"/>
                            </w:pPr>
                            <w:r w:rsidRPr="00DB6375">
                              <w:rPr>
                                <w:highlight w:val="yellow"/>
                              </w:rPr>
                              <w:t>6.</w:t>
                            </w:r>
                            <w:r w:rsidRPr="00DB6375">
                              <w:rPr>
                                <w:highlight w:val="yellow"/>
                              </w:rPr>
                              <w:tab/>
                              <w:t>Ensure the UE is in state RRC_CONNECTED with generic procedure parameters Connectivity NR, Connected without release On, Test Mode On and Test Loop Function On according to TS 38.508-1 [5] clause 4.5. Message contents are defined in clause 6.2.1.4.3.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8D57B91" id="文本框 8" o:spid="_x0000_s1031" type="#_x0000_t202" style="width:471.6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" fillcolor="white [3201]" strokeweight=".5pt">
                <v:textbox>
                  <w:txbxContent>
                    <w:p w:rsidR="00FE3834" w:rsidRPr="003C05C0" w:rsidRDefault="00FE3834" w:rsidP="00FE3834">
                      <w:pPr>
                        <w:pStyle w:val="B10"/>
                      </w:pPr>
                      <w:r w:rsidRPr="003C05C0">
                        <w:t>1.</w:t>
                      </w:r>
                      <w:r w:rsidRPr="003C05C0">
                        <w:tab/>
                        <w:t>Connect the SS to the UE antenna connectors as shown in TS 38.508-1 [5] Annex A, Figure A.3.1.1.1 for TE diagram and section A.3.2 for UE diagram.</w:t>
                      </w:r>
                    </w:p>
                    <w:p w:rsidR="00FE3834" w:rsidRPr="003C05C0" w:rsidRDefault="00FE3834" w:rsidP="00FE3834">
                      <w:pPr>
                        <w:pStyle w:val="B10"/>
                      </w:pPr>
                      <w:r w:rsidRPr="00DB6375">
                        <w:rPr>
                          <w:highlight w:val="yellow"/>
                        </w:rPr>
                        <w:t>2.</w:t>
                      </w:r>
                      <w:r w:rsidRPr="00DB6375">
                        <w:rPr>
                          <w:highlight w:val="yellow"/>
                        </w:rPr>
                        <w:tab/>
                        <w:t>The parameter settings for the cell are set up according to TS 38.508-1 [5] subclause 4.4.3.</w:t>
                      </w:r>
                    </w:p>
                    <w:p w:rsidR="00FE3834" w:rsidRPr="003C05C0" w:rsidRDefault="00FE3834" w:rsidP="00FE3834">
                      <w:pPr>
                        <w:pStyle w:val="B10"/>
                      </w:pPr>
                      <w:r w:rsidRPr="003C05C0">
                        <w:t>3.</w:t>
                      </w:r>
                      <w:r w:rsidRPr="003C05C0">
                        <w:tab/>
                        <w:t>Downlink signals are initially set up according to Annex C.0, C.1, C.2, and uplink signals according to Annex G.0, G.1, G.2, G.3.0.</w:t>
                      </w:r>
                    </w:p>
                    <w:p w:rsidR="00FE3834" w:rsidRPr="003C05C0" w:rsidRDefault="00FE3834" w:rsidP="00FE3834">
                      <w:pPr>
                        <w:pStyle w:val="B10"/>
                      </w:pPr>
                      <w:r w:rsidRPr="003C05C0">
                        <w:t>4.</w:t>
                      </w:r>
                      <w:r w:rsidRPr="003C05C0">
                        <w:tab/>
                        <w:t>The UL Reference Measurement Channel is set according to Table 6.2.1.4.1-1.</w:t>
                      </w:r>
                    </w:p>
                    <w:p w:rsidR="00FE3834" w:rsidRPr="003C05C0" w:rsidRDefault="00FE3834" w:rsidP="00FE3834">
                      <w:pPr>
                        <w:pStyle w:val="B10"/>
                      </w:pPr>
                      <w:r w:rsidRPr="003C05C0">
                        <w:t>5.</w:t>
                      </w:r>
                      <w:r w:rsidRPr="003C05C0">
                        <w:tab/>
                        <w:t>Propagation conditions are set according to Annex B.0.</w:t>
                      </w:r>
                    </w:p>
                    <w:p w:rsidR="00FE3834" w:rsidRPr="00597FCE" w:rsidRDefault="00FE3834" w:rsidP="00FE3834">
                      <w:pPr>
                        <w:pStyle w:val="B10"/>
                      </w:pPr>
                      <w:r w:rsidRPr="00DB6375">
                        <w:rPr>
                          <w:highlight w:val="yellow"/>
                        </w:rPr>
                        <w:t>6.</w:t>
                      </w:r>
                      <w:r w:rsidRPr="00DB6375">
                        <w:rPr>
                          <w:highlight w:val="yellow"/>
                        </w:rPr>
                        <w:tab/>
                        <w:t>Ensure the UE is in state RRC_CONNECTED with generic procedure parameters Connectivity NR, Connected without release On, Test Mode On and Test Loop Function On according to TS 38.508-1 [5] clause 4.5. Message contents are defined in clause 6.2.1.4.3.</w:t>
                      </w:r>
                    </w:p>
                  </w:txbxContent>
                </v:textbox>
                <w10:anchorlock/>
              </v:shape>
            </w:pict>
          </mc:Fallback>
        </mc:AlternateContent>
      </w:r>
    </w:p>
    <w:p w:rsidR="00DB6375" w:rsidRDefault="00A16CC4" w:rsidP="00E04039">
      <w:pPr>
        <w:jc w:val="both"/>
      </w:pPr>
      <w:r>
        <w:rPr>
          <w:rFonts w:hint="eastAsia"/>
        </w:rPr>
        <w:t>T</w:t>
      </w:r>
      <w:r>
        <w:t xml:space="preserve">he initial setup procedures include the default parameter settings and the generic procedure, which would require some </w:t>
      </w:r>
      <w:proofErr w:type="spellStart"/>
      <w:r>
        <w:t>RedCap</w:t>
      </w:r>
      <w:proofErr w:type="spellEnd"/>
      <w:r>
        <w:t xml:space="preserve"> specific changes for the UE to access the network. Currently the plan is to update the messages and generic procedures in a way transparent to test cases. This is not only for RF but also for SIG testing. Considering there are hundreds of legacy SIG test cases could apply to </w:t>
      </w:r>
      <w:proofErr w:type="spellStart"/>
      <w:r>
        <w:t>RedCap</w:t>
      </w:r>
      <w:proofErr w:type="spellEnd"/>
      <w:r>
        <w:t xml:space="preserve"> UEs, it would be of great value to make sure the test cases could be directly used by </w:t>
      </w:r>
      <w:proofErr w:type="spellStart"/>
      <w:r>
        <w:t>RedCap</w:t>
      </w:r>
      <w:proofErr w:type="spellEnd"/>
      <w:r>
        <w:t xml:space="preserve"> UEs without updating every single test case.</w:t>
      </w:r>
    </w:p>
    <w:p w:rsidR="00A16CC4" w:rsidRDefault="00A16CC4" w:rsidP="00A16CC4">
      <w:pPr>
        <w:jc w:val="both"/>
      </w:pPr>
      <w:r w:rsidRPr="00597FCE">
        <w:rPr>
          <w:rFonts w:hint="eastAsia"/>
          <w:b/>
        </w:rPr>
        <w:t>O</w:t>
      </w:r>
      <w:r w:rsidRPr="00597FCE">
        <w:rPr>
          <w:b/>
        </w:rPr>
        <w:t xml:space="preserve">bservation </w:t>
      </w:r>
      <w:r>
        <w:rPr>
          <w:b/>
        </w:rPr>
        <w:t>5</w:t>
      </w:r>
      <w:r>
        <w:t xml:space="preserve">: Initial setup procedures could be reused without any change. The </w:t>
      </w:r>
      <w:proofErr w:type="spellStart"/>
      <w:r>
        <w:t>RedCap</w:t>
      </w:r>
      <w:proofErr w:type="spellEnd"/>
      <w:r>
        <w:t xml:space="preserve"> specific changes to parameter settings and generic procedures would be reflected in TS 38.508-1 in a test case transparent way.</w:t>
      </w:r>
    </w:p>
    <w:p w:rsidR="00DB6375" w:rsidRPr="00A16CC4" w:rsidRDefault="00A16CC4" w:rsidP="00E04039">
      <w:pPr>
        <w:jc w:val="both"/>
      </w:pPr>
      <w:r>
        <w:rPr>
          <w:noProof/>
          <w:lang w:val="en-US"/>
        </w:rPr>
        <mc:AlternateContent>
          <mc:Choice Requires="wps">
            <w:drawing>
              <wp:inline distT="0" distB="0" distL="0" distR="0" wp14:anchorId="5A5C522D" wp14:editId="22C96184">
                <wp:extent cx="5989320" cy="2489200"/>
                <wp:effectExtent l="0" t="0" r="11430" b="25400"/>
                <wp:docPr id="9" name="文本框 9"/>
                <wp:cNvGraphicFramePr/>
                <a:graphic xmlns:a="http://schemas.openxmlformats.org/drawingml/2006/main">
                  <a:graphicData uri="http://schemas.microsoft.com/office/word/2010/wordprocessingShape">
                    <wps:wsp>
                      <wps:cNvSpPr txBox="1"/>
                      <wps:spPr>
                        <a:xfrm>
                          <a:off x="0" y="0"/>
                          <a:ext cx="5989320" cy="2489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16CC4" w:rsidRPr="003C05C0" w:rsidRDefault="00A16CC4" w:rsidP="00A16CC4">
                            <w:pPr>
                              <w:pStyle w:val="H6"/>
                            </w:pPr>
                            <w:r w:rsidRPr="003C05C0">
                              <w:t>6.2.1.4.2</w:t>
                            </w:r>
                            <w:r w:rsidRPr="003C05C0">
                              <w:tab/>
                              <w:t>Test procedure</w:t>
                            </w:r>
                          </w:p>
                          <w:p w:rsidR="00A16CC4" w:rsidRPr="003C05C0" w:rsidRDefault="00A16CC4" w:rsidP="00A16CC4">
                            <w:pPr>
                              <w:pStyle w:val="B10"/>
                            </w:pPr>
                            <w:r w:rsidRPr="003C05C0">
                              <w:t>1.</w:t>
                            </w:r>
                            <w:r w:rsidRPr="003C05C0">
                              <w:tab/>
                              <w:t>SS sends uplink scheduling information for each UL HARQ process via PDCCH DCI format 0_1 for C_RNTI to schedule the UL RMC according to Table 6.2.1.4.1-1. Since the UE has no payload and no loopback data to send the UE sends uplink MAC padding bits on the UL RMC.</w:t>
                            </w:r>
                          </w:p>
                          <w:p w:rsidR="00A16CC4" w:rsidRPr="003C05C0" w:rsidRDefault="00A16CC4" w:rsidP="00A16CC4">
                            <w:pPr>
                              <w:pStyle w:val="B10"/>
                            </w:pPr>
                            <w:r w:rsidRPr="003C05C0">
                              <w:t>2.</w:t>
                            </w:r>
                            <w:r w:rsidRPr="003C05C0">
                              <w:tab/>
                              <w:t>Send continuously uplink power control "up" commands in every uplink scheduling information to the UE; allow at least 200ms starting from the first TPC command in this step for the UE to reach P</w:t>
                            </w:r>
                            <w:r w:rsidRPr="003C05C0">
                              <w:rPr>
                                <w:vertAlign w:val="subscript"/>
                              </w:rPr>
                              <w:t>UMAX</w:t>
                            </w:r>
                            <w:r w:rsidRPr="003C05C0">
                              <w:t xml:space="preserve"> level.</w:t>
                            </w:r>
                          </w:p>
                          <w:p w:rsidR="00A16CC4" w:rsidRPr="003C05C0" w:rsidRDefault="00A16CC4" w:rsidP="00A16CC4">
                            <w:pPr>
                              <w:pStyle w:val="B10"/>
                            </w:pPr>
                            <w:r w:rsidRPr="003C05C0">
                              <w:t>3.</w:t>
                            </w:r>
                            <w:r w:rsidRPr="003C05C0">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rsidR="00A16CC4" w:rsidRPr="003C05C0" w:rsidRDefault="00A16CC4" w:rsidP="00A16CC4">
                            <w:pPr>
                              <w:pStyle w:val="B10"/>
                            </w:pPr>
                            <w:r w:rsidRPr="003C05C0">
                              <w:t>4.</w:t>
                            </w:r>
                            <w:r w:rsidRPr="003C05C0">
                              <w:tab/>
                              <w:t>For UEs supporting Power Class 2 or Power Class 1, repeat steps 1~3 on the applicable bands with message exception of P-Max defined in Table 6.2.1.4.3-2.</w:t>
                            </w:r>
                          </w:p>
                          <w:p w:rsidR="00A16CC4" w:rsidRPr="00A16CC4" w:rsidRDefault="00A16CC4" w:rsidP="00A16CC4">
                            <w:pPr>
                              <w:pStyle w:val="B1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A5C522D" id="文本框 9" o:spid="_x0000_s1032" type="#_x0000_t202" style="width:471.6pt;height: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" fillcolor="white [3201]" strokeweight=".5pt">
                <v:textbox>
                  <w:txbxContent>
                    <w:p w:rsidR="00A16CC4" w:rsidRPr="003C05C0" w:rsidRDefault="00A16CC4" w:rsidP="00A16CC4">
                      <w:pPr>
                        <w:pStyle w:val="H6"/>
                      </w:pPr>
                      <w:r w:rsidRPr="003C05C0">
                        <w:t>6.2.1.4.2</w:t>
                      </w:r>
                      <w:r w:rsidRPr="003C05C0">
                        <w:tab/>
                        <w:t>Test procedure</w:t>
                      </w:r>
                    </w:p>
                    <w:p w:rsidR="00A16CC4" w:rsidRPr="003C05C0" w:rsidRDefault="00A16CC4" w:rsidP="00A16CC4">
                      <w:pPr>
                        <w:pStyle w:val="B10"/>
                      </w:pPr>
                      <w:r w:rsidRPr="003C05C0">
                        <w:t>1.</w:t>
                      </w:r>
                      <w:r w:rsidRPr="003C05C0">
                        <w:tab/>
                        <w:t>SS sends uplink scheduling information for each UL HARQ process via PDCCH DCI format 0_1 for C_RNTI to schedule the UL RMC according to Table 6.2.1.4.1-1. Since the UE has no payload and no loopback data to send the UE sends uplink MAC padding bits on the UL RMC.</w:t>
                      </w:r>
                    </w:p>
                    <w:p w:rsidR="00A16CC4" w:rsidRPr="003C05C0" w:rsidRDefault="00A16CC4" w:rsidP="00A16CC4">
                      <w:pPr>
                        <w:pStyle w:val="B10"/>
                      </w:pPr>
                      <w:r w:rsidRPr="003C05C0">
                        <w:t>2.</w:t>
                      </w:r>
                      <w:r w:rsidRPr="003C05C0">
                        <w:tab/>
                        <w:t>Send continuously uplink power control "up" commands in every uplink scheduling information to the UE; allow at least 200ms starting from the first TPC command in this step for the UE to reach P</w:t>
                      </w:r>
                      <w:r w:rsidRPr="003C05C0">
                        <w:rPr>
                          <w:vertAlign w:val="subscript"/>
                        </w:rPr>
                        <w:t>UMAX</w:t>
                      </w:r>
                      <w:r w:rsidRPr="003C05C0">
                        <w:t xml:space="preserve"> level.</w:t>
                      </w:r>
                    </w:p>
                    <w:p w:rsidR="00A16CC4" w:rsidRPr="003C05C0" w:rsidRDefault="00A16CC4" w:rsidP="00A16CC4">
                      <w:pPr>
                        <w:pStyle w:val="B10"/>
                      </w:pPr>
                      <w:r w:rsidRPr="003C05C0">
                        <w:t>3.</w:t>
                      </w:r>
                      <w:r w:rsidRPr="003C05C0">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rsidR="00A16CC4" w:rsidRPr="003C05C0" w:rsidRDefault="00A16CC4" w:rsidP="00A16CC4">
                      <w:pPr>
                        <w:pStyle w:val="B10"/>
                      </w:pPr>
                      <w:r w:rsidRPr="003C05C0">
                        <w:t>4.</w:t>
                      </w:r>
                      <w:r w:rsidRPr="003C05C0">
                        <w:tab/>
                        <w:t>For UEs supporting Power Class 2 or Power Class 1, repeat steps 1~3 on the applicable bands with message exception of P-Max defined in Table 6.2.1.4.3-2.</w:t>
                      </w:r>
                    </w:p>
                    <w:p w:rsidR="00A16CC4" w:rsidRPr="00A16CC4" w:rsidRDefault="00A16CC4" w:rsidP="00A16CC4">
                      <w:pPr>
                        <w:pStyle w:val="B10"/>
                      </w:pPr>
                    </w:p>
                  </w:txbxContent>
                </v:textbox>
                <w10:anchorlock/>
              </v:shape>
            </w:pict>
          </mc:Fallback>
        </mc:AlternateContent>
      </w:r>
    </w:p>
    <w:p w:rsidR="00A16CC4" w:rsidRPr="00A16CC4" w:rsidRDefault="00A16CC4" w:rsidP="00A16CC4">
      <w:pPr>
        <w:jc w:val="both"/>
      </w:pPr>
      <w:r w:rsidRPr="00A16CC4">
        <w:t xml:space="preserve">The test procedure is quite general for all type of NR UEs. Nothing needs to be changed for </w:t>
      </w:r>
      <w:proofErr w:type="spellStart"/>
      <w:r w:rsidRPr="00A16CC4">
        <w:t>RedCap</w:t>
      </w:r>
      <w:proofErr w:type="spellEnd"/>
      <w:r w:rsidRPr="00A16CC4">
        <w:t xml:space="preserve"> UEs.</w:t>
      </w:r>
    </w:p>
    <w:p w:rsidR="00A16CC4" w:rsidRDefault="00A16CC4" w:rsidP="00A16CC4">
      <w:pPr>
        <w:jc w:val="both"/>
      </w:pPr>
      <w:r w:rsidRPr="00597FCE">
        <w:rPr>
          <w:rFonts w:hint="eastAsia"/>
          <w:b/>
        </w:rPr>
        <w:t>O</w:t>
      </w:r>
      <w:r w:rsidRPr="00597FCE">
        <w:rPr>
          <w:b/>
        </w:rPr>
        <w:t xml:space="preserve">bservation </w:t>
      </w:r>
      <w:r>
        <w:rPr>
          <w:b/>
        </w:rPr>
        <w:t>6</w:t>
      </w:r>
      <w:r>
        <w:t>: Test procedure could be reused without any change.</w:t>
      </w:r>
    </w:p>
    <w:p w:rsidR="00F54C83" w:rsidRDefault="00F54C83" w:rsidP="00A16CC4">
      <w:pPr>
        <w:jc w:val="both"/>
      </w:pPr>
      <w:r>
        <w:rPr>
          <w:noProof/>
          <w:lang w:val="en-US"/>
        </w:rPr>
        <w:lastRenderedPageBreak/>
        <mc:AlternateContent>
          <mc:Choice Requires="wps">
            <w:drawing>
              <wp:inline distT="0" distB="0" distL="0" distR="0" wp14:anchorId="451D3443" wp14:editId="0C6AD0E0">
                <wp:extent cx="6375400" cy="2489200"/>
                <wp:effectExtent l="0" t="0" r="25400" b="25400"/>
                <wp:docPr id="11" name="文本框 11"/>
                <wp:cNvGraphicFramePr/>
                <a:graphic xmlns:a="http://schemas.openxmlformats.org/drawingml/2006/main">
                  <a:graphicData uri="http://schemas.microsoft.com/office/word/2010/wordprocessingShape">
                    <wps:wsp>
                      <wps:cNvSpPr txBox="1"/>
                      <wps:spPr>
                        <a:xfrm>
                          <a:off x="0" y="0"/>
                          <a:ext cx="6375400" cy="2489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54C83" w:rsidRPr="003C05C0" w:rsidRDefault="00F54C83" w:rsidP="00F54C83">
                            <w:pPr>
                              <w:pStyle w:val="H6"/>
                            </w:pPr>
                            <w:r w:rsidRPr="003C05C0">
                              <w:t>6.2.1.4.3</w:t>
                            </w:r>
                            <w:r w:rsidRPr="003C05C0">
                              <w:tab/>
                              <w:t>Message contents</w:t>
                            </w:r>
                          </w:p>
                          <w:p w:rsidR="00F54C83" w:rsidRPr="003C05C0" w:rsidRDefault="00F54C83" w:rsidP="00F54C83">
                            <w:r w:rsidRPr="003C05C0">
                              <w:t xml:space="preserve">Message contents are according to TS 38.508-1 [5] </w:t>
                            </w:r>
                            <w:proofErr w:type="spellStart"/>
                            <w:r w:rsidRPr="003C05C0">
                              <w:t>subclause</w:t>
                            </w:r>
                            <w:proofErr w:type="spellEnd"/>
                            <w:r w:rsidRPr="003C05C0">
                              <w:t xml:space="preserve"> 4.6 and 5.4 with the following exceptions.</w:t>
                            </w:r>
                          </w:p>
                          <w:p w:rsidR="00F54C83" w:rsidRPr="003C05C0" w:rsidRDefault="00F54C83" w:rsidP="00F54C83">
                            <w:pPr>
                              <w:pStyle w:val="TH"/>
                            </w:pPr>
                            <w:r w:rsidRPr="003C05C0">
                              <w:t xml:space="preserve">Table 6.2.1.4.3-1: </w:t>
                            </w:r>
                            <w:r w:rsidRPr="003C05C0">
                              <w:rPr>
                                <w:i/>
                              </w:rPr>
                              <w:t>P</w:t>
                            </w:r>
                            <w:r w:rsidRPr="003C05C0">
                              <w:rPr>
                                <w:i/>
                                <w:iCs/>
                              </w:rPr>
                              <w:t>USCH-</w:t>
                            </w:r>
                            <w:proofErr w:type="spellStart"/>
                            <w:r w:rsidRPr="003C05C0">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54C83" w:rsidRPr="003C05C0" w:rsidTr="00D150FD">
                              <w:tc>
                                <w:tcPr>
                                  <w:tcW w:w="9747" w:type="dxa"/>
                                </w:tcPr>
                                <w:p w:rsidR="00F54C83" w:rsidRPr="003C05C0" w:rsidRDefault="00F54C83" w:rsidP="00F54C83">
                                  <w:pPr>
                                    <w:pStyle w:val="TAH"/>
                                  </w:pPr>
                                  <w:r w:rsidRPr="003C05C0">
                                    <w:t>Derivation Path: TS 38.508-1 [5], Table 4.6.3-118 with condition TRANSFORM_PRECODER_ENABLED</w:t>
                                  </w:r>
                                </w:p>
                              </w:tc>
                            </w:tr>
                          </w:tbl>
                          <w:p w:rsidR="00F54C83" w:rsidRPr="003C05C0" w:rsidRDefault="00F54C83" w:rsidP="00F54C83"/>
                          <w:p w:rsidR="00F54C83" w:rsidRPr="003C05C0" w:rsidRDefault="00F54C83" w:rsidP="00F54C83">
                            <w:pPr>
                              <w:pStyle w:val="TH"/>
                              <w:rPr>
                                <w:iCs/>
                              </w:rPr>
                            </w:pPr>
                            <w:r w:rsidRPr="003C05C0">
                              <w:t xml:space="preserve">Table 6.2.1.4.3-2: </w:t>
                            </w:r>
                            <w:r w:rsidRPr="003C05C0">
                              <w:rPr>
                                <w:i/>
                                <w:iCs/>
                              </w:rPr>
                              <w:t xml:space="preserve">P-Max </w:t>
                            </w:r>
                            <w:r w:rsidRPr="003C05C0">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54C83" w:rsidRPr="003C05C0" w:rsidTr="00D150FD">
                              <w:tc>
                                <w:tcPr>
                                  <w:tcW w:w="9747" w:type="dxa"/>
                                  <w:gridSpan w:val="4"/>
                                </w:tcPr>
                                <w:p w:rsidR="00F54C83" w:rsidRPr="003C05C0" w:rsidRDefault="00F54C83" w:rsidP="00F54C83">
                                  <w:pPr>
                                    <w:pStyle w:val="TAH"/>
                                  </w:pPr>
                                  <w:r w:rsidRPr="003C05C0">
                                    <w:t>Derivation Path: TS 38.508-1 [5], Table 4.6.3-89</w:t>
                                  </w:r>
                                </w:p>
                              </w:tc>
                            </w:tr>
                            <w:tr w:rsidR="00F54C83" w:rsidRPr="003C05C0" w:rsidTr="00D150FD">
                              <w:tc>
                                <w:tcPr>
                                  <w:tcW w:w="3652" w:type="dxa"/>
                                  <w:tcBorders>
                                    <w:bottom w:val="single" w:sz="4" w:space="0" w:color="auto"/>
                                  </w:tcBorders>
                                </w:tcPr>
                                <w:p w:rsidR="00F54C83" w:rsidRPr="003C05C0" w:rsidRDefault="00F54C83" w:rsidP="00F54C83">
                                  <w:pPr>
                                    <w:pStyle w:val="TAH"/>
                                  </w:pPr>
                                  <w:r w:rsidRPr="003C05C0">
                                    <w:t>Information Element</w:t>
                                  </w:r>
                                </w:p>
                              </w:tc>
                              <w:tc>
                                <w:tcPr>
                                  <w:tcW w:w="2268" w:type="dxa"/>
                                </w:tcPr>
                                <w:p w:rsidR="00F54C83" w:rsidRPr="003C05C0" w:rsidRDefault="00F54C83" w:rsidP="00F54C83">
                                  <w:pPr>
                                    <w:pStyle w:val="TAH"/>
                                  </w:pPr>
                                  <w:r w:rsidRPr="003C05C0">
                                    <w:t>Value/remark</w:t>
                                  </w:r>
                                </w:p>
                              </w:tc>
                              <w:tc>
                                <w:tcPr>
                                  <w:tcW w:w="2582" w:type="dxa"/>
                                </w:tcPr>
                                <w:p w:rsidR="00F54C83" w:rsidRPr="003C05C0" w:rsidRDefault="00F54C83" w:rsidP="00F54C83">
                                  <w:pPr>
                                    <w:pStyle w:val="TAH"/>
                                  </w:pPr>
                                  <w:r w:rsidRPr="003C05C0">
                                    <w:t>Comment</w:t>
                                  </w:r>
                                </w:p>
                              </w:tc>
                              <w:tc>
                                <w:tcPr>
                                  <w:tcW w:w="1245" w:type="dxa"/>
                                </w:tcPr>
                                <w:p w:rsidR="00F54C83" w:rsidRPr="003C05C0" w:rsidRDefault="00F54C83" w:rsidP="00F54C83">
                                  <w:pPr>
                                    <w:pStyle w:val="TAH"/>
                                  </w:pPr>
                                  <w:r w:rsidRPr="003C05C0">
                                    <w:t>Condition</w:t>
                                  </w:r>
                                </w:p>
                              </w:tc>
                            </w:tr>
                            <w:tr w:rsidR="00F54C83" w:rsidRPr="003C05C0" w:rsidTr="00D150FD">
                              <w:tc>
                                <w:tcPr>
                                  <w:tcW w:w="3652" w:type="dxa"/>
                                </w:tcPr>
                                <w:p w:rsidR="00F54C83" w:rsidRPr="003C05C0" w:rsidRDefault="00F54C83" w:rsidP="00F54C83">
                                  <w:pPr>
                                    <w:pStyle w:val="TAL"/>
                                  </w:pPr>
                                  <w:r w:rsidRPr="003C05C0">
                                    <w:t>P-Max</w:t>
                                  </w:r>
                                </w:p>
                              </w:tc>
                              <w:tc>
                                <w:tcPr>
                                  <w:tcW w:w="2268" w:type="dxa"/>
                                </w:tcPr>
                                <w:p w:rsidR="00F54C83" w:rsidRPr="003C05C0" w:rsidRDefault="00F54C83" w:rsidP="00F54C83">
                                  <w:pPr>
                                    <w:pStyle w:val="TAL"/>
                                  </w:pPr>
                                  <w:r w:rsidRPr="003C05C0">
                                    <w:t>23</w:t>
                                  </w:r>
                                </w:p>
                              </w:tc>
                              <w:tc>
                                <w:tcPr>
                                  <w:tcW w:w="2582" w:type="dxa"/>
                                </w:tcPr>
                                <w:p w:rsidR="00F54C83" w:rsidRPr="003C05C0" w:rsidRDefault="00F54C83" w:rsidP="00F54C83">
                                  <w:pPr>
                                    <w:pStyle w:val="TAL"/>
                                  </w:pPr>
                                </w:p>
                              </w:tc>
                              <w:tc>
                                <w:tcPr>
                                  <w:tcW w:w="1245" w:type="dxa"/>
                                </w:tcPr>
                                <w:p w:rsidR="00F54C83" w:rsidRPr="003C05C0" w:rsidRDefault="00F54C83" w:rsidP="00F54C83">
                                  <w:pPr>
                                    <w:pStyle w:val="TAL"/>
                                  </w:pPr>
                                  <w:r w:rsidRPr="003C05C0">
                                    <w:t>PC2 UE or</w:t>
                                  </w:r>
                                </w:p>
                                <w:p w:rsidR="00F54C83" w:rsidRPr="003C05C0" w:rsidRDefault="00F54C83" w:rsidP="00F54C83">
                                  <w:pPr>
                                    <w:pStyle w:val="TAL"/>
                                  </w:pPr>
                                  <w:r w:rsidRPr="003C05C0">
                                    <w:t>PC1 UE</w:t>
                                  </w:r>
                                </w:p>
                              </w:tc>
                            </w:tr>
                          </w:tbl>
                          <w:p w:rsidR="00F54C83" w:rsidRPr="00F54C83" w:rsidRDefault="00F54C83" w:rsidP="00F54C83">
                            <w:pPr>
                              <w:pStyle w:val="B1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51D3443" id="文本框 11" o:spid="_x0000_s1033" type="#_x0000_t202" style="width:502pt;height: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" fillcolor="white [3201]" strokeweight=".5pt">
                <v:textbox>
                  <w:txbxContent>
                    <w:p w:rsidR="00F54C83" w:rsidRPr="003C05C0" w:rsidRDefault="00F54C83" w:rsidP="00F54C83">
                      <w:pPr>
                        <w:pStyle w:val="H6"/>
                      </w:pPr>
                      <w:r w:rsidRPr="003C05C0">
                        <w:t>6.2.1.4.3</w:t>
                      </w:r>
                      <w:r w:rsidRPr="003C05C0">
                        <w:tab/>
                        <w:t>Message contents</w:t>
                      </w:r>
                    </w:p>
                    <w:p w:rsidR="00F54C83" w:rsidRPr="003C05C0" w:rsidRDefault="00F54C83" w:rsidP="00F54C83">
                      <w:r w:rsidRPr="003C05C0">
                        <w:t xml:space="preserve">Message contents are according to TS 38.508-1 [5] </w:t>
                      </w:r>
                      <w:proofErr w:type="spellStart"/>
                      <w:r w:rsidRPr="003C05C0">
                        <w:t>subclause</w:t>
                      </w:r>
                      <w:proofErr w:type="spellEnd"/>
                      <w:r w:rsidRPr="003C05C0">
                        <w:t xml:space="preserve"> 4.6 and 5.4 with the following exceptions.</w:t>
                      </w:r>
                    </w:p>
                    <w:p w:rsidR="00F54C83" w:rsidRPr="003C05C0" w:rsidRDefault="00F54C83" w:rsidP="00F54C83">
                      <w:pPr>
                        <w:pStyle w:val="TH"/>
                      </w:pPr>
                      <w:r w:rsidRPr="003C05C0">
                        <w:t xml:space="preserve">Table 6.2.1.4.3-1: </w:t>
                      </w:r>
                      <w:r w:rsidRPr="003C05C0">
                        <w:rPr>
                          <w:i/>
                        </w:rPr>
                        <w:t>P</w:t>
                      </w:r>
                      <w:r w:rsidRPr="003C05C0">
                        <w:rPr>
                          <w:i/>
                          <w:iCs/>
                        </w:rPr>
                        <w:t>USCH-</w:t>
                      </w:r>
                      <w:proofErr w:type="spellStart"/>
                      <w:r w:rsidRPr="003C05C0">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54C83" w:rsidRPr="003C05C0" w:rsidTr="00D150FD">
                        <w:tc>
                          <w:tcPr>
                            <w:tcW w:w="9747" w:type="dxa"/>
                          </w:tcPr>
                          <w:p w:rsidR="00F54C83" w:rsidRPr="003C05C0" w:rsidRDefault="00F54C83" w:rsidP="00F54C83">
                            <w:pPr>
                              <w:pStyle w:val="TAH"/>
                            </w:pPr>
                            <w:r w:rsidRPr="003C05C0">
                              <w:t>Derivation Path: TS 38.508-1 [5], Table 4.6.3-118 with condition TRANSFORM_PRECODER_ENABLED</w:t>
                            </w:r>
                          </w:p>
                        </w:tc>
                      </w:tr>
                    </w:tbl>
                    <w:p w:rsidR="00F54C83" w:rsidRPr="003C05C0" w:rsidRDefault="00F54C83" w:rsidP="00F54C83"/>
                    <w:p w:rsidR="00F54C83" w:rsidRPr="003C05C0" w:rsidRDefault="00F54C83" w:rsidP="00F54C83">
                      <w:pPr>
                        <w:pStyle w:val="TH"/>
                        <w:rPr>
                          <w:iCs/>
                        </w:rPr>
                      </w:pPr>
                      <w:r w:rsidRPr="003C05C0">
                        <w:t xml:space="preserve">Table 6.2.1.4.3-2: </w:t>
                      </w:r>
                      <w:r w:rsidRPr="003C05C0">
                        <w:rPr>
                          <w:i/>
                          <w:iCs/>
                        </w:rPr>
                        <w:t xml:space="preserve">P-Max </w:t>
                      </w:r>
                      <w:r w:rsidRPr="003C05C0">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54C83" w:rsidRPr="003C05C0" w:rsidTr="00D150FD">
                        <w:tc>
                          <w:tcPr>
                            <w:tcW w:w="9747" w:type="dxa"/>
                            <w:gridSpan w:val="4"/>
                          </w:tcPr>
                          <w:p w:rsidR="00F54C83" w:rsidRPr="003C05C0" w:rsidRDefault="00F54C83" w:rsidP="00F54C83">
                            <w:pPr>
                              <w:pStyle w:val="TAH"/>
                            </w:pPr>
                            <w:r w:rsidRPr="003C05C0">
                              <w:t>Derivation Path: TS 38.508-1 [5], Table 4.6.3-89</w:t>
                            </w:r>
                          </w:p>
                        </w:tc>
                      </w:tr>
                      <w:tr w:rsidR="00F54C83" w:rsidRPr="003C05C0" w:rsidTr="00D150FD">
                        <w:tc>
                          <w:tcPr>
                            <w:tcW w:w="3652" w:type="dxa"/>
                            <w:tcBorders>
                              <w:bottom w:val="single" w:sz="4" w:space="0" w:color="auto"/>
                            </w:tcBorders>
                          </w:tcPr>
                          <w:p w:rsidR="00F54C83" w:rsidRPr="003C05C0" w:rsidRDefault="00F54C83" w:rsidP="00F54C83">
                            <w:pPr>
                              <w:pStyle w:val="TAH"/>
                            </w:pPr>
                            <w:r w:rsidRPr="003C05C0">
                              <w:t>Information Element</w:t>
                            </w:r>
                          </w:p>
                        </w:tc>
                        <w:tc>
                          <w:tcPr>
                            <w:tcW w:w="2268" w:type="dxa"/>
                          </w:tcPr>
                          <w:p w:rsidR="00F54C83" w:rsidRPr="003C05C0" w:rsidRDefault="00F54C83" w:rsidP="00F54C83">
                            <w:pPr>
                              <w:pStyle w:val="TAH"/>
                            </w:pPr>
                            <w:r w:rsidRPr="003C05C0">
                              <w:t>Value/remark</w:t>
                            </w:r>
                          </w:p>
                        </w:tc>
                        <w:tc>
                          <w:tcPr>
                            <w:tcW w:w="2582" w:type="dxa"/>
                          </w:tcPr>
                          <w:p w:rsidR="00F54C83" w:rsidRPr="003C05C0" w:rsidRDefault="00F54C83" w:rsidP="00F54C83">
                            <w:pPr>
                              <w:pStyle w:val="TAH"/>
                            </w:pPr>
                            <w:r w:rsidRPr="003C05C0">
                              <w:t>Comment</w:t>
                            </w:r>
                          </w:p>
                        </w:tc>
                        <w:tc>
                          <w:tcPr>
                            <w:tcW w:w="1245" w:type="dxa"/>
                          </w:tcPr>
                          <w:p w:rsidR="00F54C83" w:rsidRPr="003C05C0" w:rsidRDefault="00F54C83" w:rsidP="00F54C83">
                            <w:pPr>
                              <w:pStyle w:val="TAH"/>
                            </w:pPr>
                            <w:r w:rsidRPr="003C05C0">
                              <w:t>Condition</w:t>
                            </w:r>
                          </w:p>
                        </w:tc>
                      </w:tr>
                      <w:tr w:rsidR="00F54C83" w:rsidRPr="003C05C0" w:rsidTr="00D150FD">
                        <w:tc>
                          <w:tcPr>
                            <w:tcW w:w="3652" w:type="dxa"/>
                          </w:tcPr>
                          <w:p w:rsidR="00F54C83" w:rsidRPr="003C05C0" w:rsidRDefault="00F54C83" w:rsidP="00F54C83">
                            <w:pPr>
                              <w:pStyle w:val="TAL"/>
                            </w:pPr>
                            <w:r w:rsidRPr="003C05C0">
                              <w:t>P-Max</w:t>
                            </w:r>
                          </w:p>
                        </w:tc>
                        <w:tc>
                          <w:tcPr>
                            <w:tcW w:w="2268" w:type="dxa"/>
                          </w:tcPr>
                          <w:p w:rsidR="00F54C83" w:rsidRPr="003C05C0" w:rsidRDefault="00F54C83" w:rsidP="00F54C83">
                            <w:pPr>
                              <w:pStyle w:val="TAL"/>
                            </w:pPr>
                            <w:r w:rsidRPr="003C05C0">
                              <w:t>23</w:t>
                            </w:r>
                          </w:p>
                        </w:tc>
                        <w:tc>
                          <w:tcPr>
                            <w:tcW w:w="2582" w:type="dxa"/>
                          </w:tcPr>
                          <w:p w:rsidR="00F54C83" w:rsidRPr="003C05C0" w:rsidRDefault="00F54C83" w:rsidP="00F54C83">
                            <w:pPr>
                              <w:pStyle w:val="TAL"/>
                            </w:pPr>
                          </w:p>
                        </w:tc>
                        <w:tc>
                          <w:tcPr>
                            <w:tcW w:w="1245" w:type="dxa"/>
                          </w:tcPr>
                          <w:p w:rsidR="00F54C83" w:rsidRPr="003C05C0" w:rsidRDefault="00F54C83" w:rsidP="00F54C83">
                            <w:pPr>
                              <w:pStyle w:val="TAL"/>
                            </w:pPr>
                            <w:r w:rsidRPr="003C05C0">
                              <w:t>PC2 UE or</w:t>
                            </w:r>
                          </w:p>
                          <w:p w:rsidR="00F54C83" w:rsidRPr="003C05C0" w:rsidRDefault="00F54C83" w:rsidP="00F54C83">
                            <w:pPr>
                              <w:pStyle w:val="TAL"/>
                            </w:pPr>
                            <w:r w:rsidRPr="003C05C0">
                              <w:t>PC1 UE</w:t>
                            </w:r>
                          </w:p>
                        </w:tc>
                      </w:tr>
                    </w:tbl>
                    <w:p w:rsidR="00F54C83" w:rsidRPr="00F54C83" w:rsidRDefault="00F54C83" w:rsidP="00F54C83">
                      <w:pPr>
                        <w:pStyle w:val="B10"/>
                      </w:pPr>
                    </w:p>
                  </w:txbxContent>
                </v:textbox>
                <w10:anchorlock/>
              </v:shape>
            </w:pict>
          </mc:Fallback>
        </mc:AlternateContent>
      </w:r>
    </w:p>
    <w:p w:rsidR="00F54C83" w:rsidRDefault="00F54C83" w:rsidP="00F54C83">
      <w:pPr>
        <w:jc w:val="both"/>
      </w:pPr>
      <w:r w:rsidRPr="00597FCE">
        <w:rPr>
          <w:rFonts w:hint="eastAsia"/>
          <w:b/>
        </w:rPr>
        <w:t>O</w:t>
      </w:r>
      <w:r w:rsidRPr="00597FCE">
        <w:rPr>
          <w:b/>
        </w:rPr>
        <w:t xml:space="preserve">bservation </w:t>
      </w:r>
      <w:r>
        <w:rPr>
          <w:b/>
        </w:rPr>
        <w:t>7</w:t>
      </w:r>
      <w:r>
        <w:t>: Message contents could be reused without any change.</w:t>
      </w:r>
    </w:p>
    <w:p w:rsidR="00DB6375" w:rsidRPr="00A16CC4" w:rsidRDefault="00F54C83" w:rsidP="00E04039">
      <w:pPr>
        <w:jc w:val="both"/>
      </w:pPr>
      <w:r>
        <w:rPr>
          <w:noProof/>
          <w:lang w:val="en-US"/>
        </w:rPr>
        <mc:AlternateContent>
          <mc:Choice Requires="wps">
            <w:drawing>
              <wp:inline distT="0" distB="0" distL="0" distR="0" wp14:anchorId="33F4DF5A" wp14:editId="542960F4">
                <wp:extent cx="5989320" cy="2489200"/>
                <wp:effectExtent l="0" t="0" r="11430" b="25400"/>
                <wp:docPr id="10" name="文本框 10"/>
                <wp:cNvGraphicFramePr/>
                <a:graphic xmlns:a="http://schemas.openxmlformats.org/drawingml/2006/main">
                  <a:graphicData uri="http://schemas.microsoft.com/office/word/2010/wordprocessingShape">
                    <wps:wsp>
                      <wps:cNvSpPr txBox="1"/>
                      <wps:spPr>
                        <a:xfrm>
                          <a:off x="0" y="0"/>
                          <a:ext cx="5989320" cy="2489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54C83" w:rsidRPr="003C05C0" w:rsidRDefault="00F54C83" w:rsidP="00F54C83">
                            <w:pPr>
                              <w:pStyle w:val="H6"/>
                            </w:pPr>
                            <w:r w:rsidRPr="003C05C0">
                              <w:t>6.2.1.5</w:t>
                            </w:r>
                            <w:r w:rsidRPr="003C05C0">
                              <w:tab/>
                              <w:t>Test requirement</w:t>
                            </w:r>
                          </w:p>
                          <w:p w:rsidR="00F54C83" w:rsidRPr="003C05C0" w:rsidRDefault="00F54C83" w:rsidP="00F54C83">
                            <w:r w:rsidRPr="003C05C0">
                              <w:t>The maximum output power, derived in step 3 shall be within the range prescribed by the nominal maximum output power and tolerance in Table 6.2.1.5-1 for Power Class 3, Table 6.2.1.5-2 for Power Class 2, Table 6.2.1.5-2a for Power Class 1.</w:t>
                            </w:r>
                          </w:p>
                          <w:p w:rsidR="00F54C83" w:rsidRPr="003C05C0" w:rsidRDefault="00F54C83" w:rsidP="00F54C83">
                            <w:r w:rsidRPr="003C05C0">
                              <w:t>The maximum output power, derived in step 4 shall be within the range prescribed by the nominal maximum output power and tolerance in Table 6.2.1.5-1.</w:t>
                            </w:r>
                          </w:p>
                          <w:p w:rsidR="00F54C83" w:rsidRPr="003C05C0" w:rsidRDefault="00F54C83" w:rsidP="00F54C83">
                            <w:pPr>
                              <w:pStyle w:val="TH"/>
                            </w:pPr>
                            <w:r w:rsidRPr="003C05C0">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F54C83" w:rsidRPr="003C05C0" w:rsidRDefault="00F54C83" w:rsidP="00F54C83">
                                  <w:pPr>
                                    <w:pStyle w:val="TAH"/>
                                  </w:pPr>
                                  <w:r w:rsidRPr="003C05C0">
                                    <w:t>NR</w:t>
                                  </w:r>
                                </w:p>
                                <w:p w:rsidR="00F54C83" w:rsidRPr="003C05C0" w:rsidRDefault="00F54C83" w:rsidP="00F54C83">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Class 1 (</w:t>
                                  </w:r>
                                  <w:proofErr w:type="spellStart"/>
                                  <w:r w:rsidRPr="003C05C0">
                                    <w:t>dBm</w:t>
                                  </w:r>
                                  <w:proofErr w:type="spellEnd"/>
                                  <w:r w:rsidRPr="003C05C0">
                                    <w:t>)</w:t>
                                  </w:r>
                                </w:p>
                              </w:tc>
                              <w:tc>
                                <w:tcPr>
                                  <w:tcW w:w="1067"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Class 2 (</w:t>
                                  </w:r>
                                  <w:proofErr w:type="spellStart"/>
                                  <w:r w:rsidRPr="003C05C0">
                                    <w:t>dBm</w:t>
                                  </w:r>
                                  <w:proofErr w:type="spellEnd"/>
                                  <w:r w:rsidRPr="003C05C0">
                                    <w:t>)</w:t>
                                  </w:r>
                                </w:p>
                              </w:tc>
                              <w:tc>
                                <w:tcPr>
                                  <w:tcW w:w="1067"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Class 3 (</w:t>
                                  </w:r>
                                  <w:proofErr w:type="spellStart"/>
                                  <w:r w:rsidRPr="003C05C0">
                                    <w:t>dBm</w:t>
                                  </w:r>
                                  <w:proofErr w:type="spellEnd"/>
                                  <w:r w:rsidRPr="003C05C0">
                                    <w:t>)</w:t>
                                  </w:r>
                                </w:p>
                              </w:tc>
                              <w:tc>
                                <w:tcPr>
                                  <w:tcW w:w="1257"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Tolerance (dB)</w:t>
                                  </w:r>
                                </w:p>
                              </w:tc>
                            </w:tr>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r w:rsidRPr="003C05C0">
                                    <w:t>n1</w:t>
                                  </w:r>
                                </w:p>
                              </w:tc>
                              <w:tc>
                                <w:tcPr>
                                  <w:tcW w:w="1008"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919"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±2±TT</w:t>
                                  </w:r>
                                </w:p>
                              </w:tc>
                            </w:tr>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r w:rsidRPr="003C05C0">
                                    <w:t>n2</w:t>
                                  </w:r>
                                </w:p>
                              </w:tc>
                              <w:tc>
                                <w:tcPr>
                                  <w:tcW w:w="1008"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919"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w:t>
                                  </w:r>
                                  <w:r w:rsidRPr="003C05C0">
                                    <w:rPr>
                                      <w:rFonts w:cs="Arial"/>
                                      <w:vertAlign w:val="superscript"/>
                                    </w:rPr>
                                    <w:t>3</w:t>
                                  </w:r>
                                  <w:r w:rsidRPr="003C05C0">
                                    <w:t>±TT</w:t>
                                  </w:r>
                                </w:p>
                              </w:tc>
                            </w:tr>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n3</w:t>
                                  </w: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919"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w:t>
                                  </w:r>
                                  <w:r w:rsidRPr="003C05C0">
                                    <w:rPr>
                                      <w:vertAlign w:val="superscript"/>
                                    </w:rPr>
                                    <w:t>3</w:t>
                                  </w:r>
                                  <w:r w:rsidRPr="003C05C0">
                                    <w:t>±TT</w:t>
                                  </w:r>
                                </w:p>
                              </w:tc>
                            </w:tr>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n5</w:t>
                                  </w: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919"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±2±TT</w:t>
                                  </w:r>
                                </w:p>
                              </w:tc>
                            </w:tr>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n7</w:t>
                                  </w: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919"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w:t>
                                  </w:r>
                                  <w:r w:rsidRPr="003C05C0">
                                    <w:rPr>
                                      <w:vertAlign w:val="superscript"/>
                                    </w:rPr>
                                    <w:t>3</w:t>
                                  </w:r>
                                  <w:r w:rsidRPr="003C05C0">
                                    <w:t>±TT</w:t>
                                  </w:r>
                                </w:p>
                              </w:tc>
                            </w:tr>
                          </w:tbl>
                          <w:p w:rsidR="00F54C83" w:rsidRPr="00A16CC4" w:rsidRDefault="00F54C83" w:rsidP="00F54C83">
                            <w:pPr>
                              <w:pStyle w:val="B1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3F4DF5A" id="文本框 10" o:spid="_x0000_s1034" type="#_x0000_t202" style="width:471.6pt;height: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" fillcolor="white [3201]" strokeweight=".5pt">
                <v:textbox>
                  <w:txbxContent>
                    <w:p w:rsidR="00F54C83" w:rsidRPr="003C05C0" w:rsidRDefault="00F54C83" w:rsidP="00F54C83">
                      <w:pPr>
                        <w:pStyle w:val="H6"/>
                      </w:pPr>
                      <w:r w:rsidRPr="003C05C0">
                        <w:t>6.2.1.5</w:t>
                      </w:r>
                      <w:r w:rsidRPr="003C05C0">
                        <w:tab/>
                        <w:t>Test requirement</w:t>
                      </w:r>
                    </w:p>
                    <w:p w:rsidR="00F54C83" w:rsidRPr="003C05C0" w:rsidRDefault="00F54C83" w:rsidP="00F54C83">
                      <w:r w:rsidRPr="003C05C0">
                        <w:t>The maximum output power, derived in step 3 shall be within the range prescribed by the nominal maximum output power and tolerance in Table 6.2.1.5-1 for Power Class 3, Table 6.2.1.5-2 for Power Class 2, Table 6.2.1.5-2a for Power Class 1.</w:t>
                      </w:r>
                    </w:p>
                    <w:p w:rsidR="00F54C83" w:rsidRPr="003C05C0" w:rsidRDefault="00F54C83" w:rsidP="00F54C83">
                      <w:r w:rsidRPr="003C05C0">
                        <w:t>The maximum output power, derived in step 4 shall be within the range prescribed by the nominal maximum output power and tolerance in Table 6.2.1.5-1.</w:t>
                      </w:r>
                    </w:p>
                    <w:p w:rsidR="00F54C83" w:rsidRPr="003C05C0" w:rsidRDefault="00F54C83" w:rsidP="00F54C83">
                      <w:pPr>
                        <w:pStyle w:val="TH"/>
                      </w:pPr>
                      <w:r w:rsidRPr="003C05C0">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F54C83" w:rsidRPr="003C05C0" w:rsidRDefault="00F54C83" w:rsidP="00F54C83">
                            <w:pPr>
                              <w:pStyle w:val="TAH"/>
                            </w:pPr>
                            <w:r w:rsidRPr="003C05C0">
                              <w:t>NR</w:t>
                            </w:r>
                          </w:p>
                          <w:p w:rsidR="00F54C83" w:rsidRPr="003C05C0" w:rsidRDefault="00F54C83" w:rsidP="00F54C83">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Class 1 (</w:t>
                            </w:r>
                            <w:proofErr w:type="spellStart"/>
                            <w:r w:rsidRPr="003C05C0">
                              <w:t>dBm</w:t>
                            </w:r>
                            <w:proofErr w:type="spellEnd"/>
                            <w:r w:rsidRPr="003C05C0">
                              <w:t>)</w:t>
                            </w:r>
                          </w:p>
                        </w:tc>
                        <w:tc>
                          <w:tcPr>
                            <w:tcW w:w="1067"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Class 2 (</w:t>
                            </w:r>
                            <w:proofErr w:type="spellStart"/>
                            <w:r w:rsidRPr="003C05C0">
                              <w:t>dBm</w:t>
                            </w:r>
                            <w:proofErr w:type="spellEnd"/>
                            <w:r w:rsidRPr="003C05C0">
                              <w:t>)</w:t>
                            </w:r>
                          </w:p>
                        </w:tc>
                        <w:tc>
                          <w:tcPr>
                            <w:tcW w:w="1067"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Class 3 (</w:t>
                            </w:r>
                            <w:proofErr w:type="spellStart"/>
                            <w:r w:rsidRPr="003C05C0">
                              <w:t>dBm</w:t>
                            </w:r>
                            <w:proofErr w:type="spellEnd"/>
                            <w:r w:rsidRPr="003C05C0">
                              <w:t>)</w:t>
                            </w:r>
                          </w:p>
                        </w:tc>
                        <w:tc>
                          <w:tcPr>
                            <w:tcW w:w="1257"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Tolerance (dB)</w:t>
                            </w:r>
                          </w:p>
                        </w:tc>
                      </w:tr>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r w:rsidRPr="003C05C0">
                              <w:t>n1</w:t>
                            </w:r>
                          </w:p>
                        </w:tc>
                        <w:tc>
                          <w:tcPr>
                            <w:tcW w:w="1008"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919"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±2±TT</w:t>
                            </w:r>
                          </w:p>
                        </w:tc>
                      </w:tr>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r w:rsidRPr="003C05C0">
                              <w:t>n2</w:t>
                            </w:r>
                          </w:p>
                        </w:tc>
                        <w:tc>
                          <w:tcPr>
                            <w:tcW w:w="1008"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919"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w:t>
                            </w:r>
                            <w:r w:rsidRPr="003C05C0">
                              <w:rPr>
                                <w:rFonts w:cs="Arial"/>
                                <w:vertAlign w:val="superscript"/>
                              </w:rPr>
                              <w:t>3</w:t>
                            </w:r>
                            <w:r w:rsidRPr="003C05C0">
                              <w:t>±TT</w:t>
                            </w:r>
                          </w:p>
                        </w:tc>
                      </w:tr>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n3</w:t>
                            </w: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919"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w:t>
                            </w:r>
                            <w:r w:rsidRPr="003C05C0">
                              <w:rPr>
                                <w:vertAlign w:val="superscript"/>
                              </w:rPr>
                              <w:t>3</w:t>
                            </w:r>
                            <w:r w:rsidRPr="003C05C0">
                              <w:t>±TT</w:t>
                            </w:r>
                          </w:p>
                        </w:tc>
                      </w:tr>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n5</w:t>
                            </w: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919"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±2±TT</w:t>
                            </w:r>
                          </w:p>
                        </w:tc>
                      </w:tr>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n7</w:t>
                            </w: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919"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w:t>
                            </w:r>
                            <w:r w:rsidRPr="003C05C0">
                              <w:rPr>
                                <w:vertAlign w:val="superscript"/>
                              </w:rPr>
                              <w:t>3</w:t>
                            </w:r>
                            <w:r w:rsidRPr="003C05C0">
                              <w:t>±TT</w:t>
                            </w:r>
                          </w:p>
                        </w:tc>
                      </w:tr>
                    </w:tbl>
                    <w:p w:rsidR="00F54C83" w:rsidRPr="00A16CC4" w:rsidRDefault="00F54C83" w:rsidP="00F54C83">
                      <w:pPr>
                        <w:pStyle w:val="B10"/>
                      </w:pPr>
                    </w:p>
                  </w:txbxContent>
                </v:textbox>
                <w10:anchorlock/>
              </v:shape>
            </w:pict>
          </mc:Fallback>
        </mc:AlternateContent>
      </w:r>
    </w:p>
    <w:p w:rsidR="00F54C83" w:rsidRDefault="00F54C83" w:rsidP="00F54C83">
      <w:pPr>
        <w:jc w:val="both"/>
      </w:pPr>
      <w:r w:rsidRPr="00597FCE">
        <w:rPr>
          <w:rFonts w:hint="eastAsia"/>
          <w:b/>
        </w:rPr>
        <w:t>O</w:t>
      </w:r>
      <w:r w:rsidRPr="00597FCE">
        <w:rPr>
          <w:b/>
        </w:rPr>
        <w:t xml:space="preserve">bservation </w:t>
      </w:r>
      <w:r>
        <w:rPr>
          <w:b/>
        </w:rPr>
        <w:t>8</w:t>
      </w:r>
      <w:r>
        <w:t>: Test requirements could be reused without any change.</w:t>
      </w:r>
    </w:p>
    <w:p w:rsidR="00DB6375" w:rsidRPr="00F54C83" w:rsidRDefault="00F54C83" w:rsidP="00E04039">
      <w:pPr>
        <w:jc w:val="both"/>
      </w:pPr>
      <w:r>
        <w:t xml:space="preserve">Above analysis shows the feasibility of reusing existing test cases for </w:t>
      </w:r>
      <w:proofErr w:type="spellStart"/>
      <w:r>
        <w:t>RedCap</w:t>
      </w:r>
      <w:proofErr w:type="spellEnd"/>
      <w:r>
        <w:t xml:space="preserve"> UEs, which leads to following proposal.</w:t>
      </w:r>
    </w:p>
    <w:p w:rsidR="00F54C83" w:rsidRDefault="00F54C83" w:rsidP="00F54C83">
      <w:pPr>
        <w:jc w:val="both"/>
      </w:pPr>
      <w:r>
        <w:rPr>
          <w:b/>
        </w:rPr>
        <w:t>Proposal 1</w:t>
      </w:r>
      <w:r>
        <w:t xml:space="preserve">: For </w:t>
      </w:r>
      <w:proofErr w:type="spellStart"/>
      <w:r>
        <w:t>RedCap</w:t>
      </w:r>
      <w:proofErr w:type="spellEnd"/>
      <w:r>
        <w:t xml:space="preserve"> </w:t>
      </w:r>
      <w:proofErr w:type="spellStart"/>
      <w:proofErr w:type="gramStart"/>
      <w:r>
        <w:t>Tx</w:t>
      </w:r>
      <w:proofErr w:type="spellEnd"/>
      <w:proofErr w:type="gramEnd"/>
      <w:r>
        <w:t xml:space="preserve"> testing, reusing existing test cases without introducing separate sections.</w:t>
      </w:r>
    </w:p>
    <w:p w:rsidR="00F54C83" w:rsidRPr="00960137" w:rsidRDefault="00F54C83" w:rsidP="00F54C83">
      <w:pPr>
        <w:pStyle w:val="2"/>
        <w:spacing w:after="240"/>
        <w:rPr>
          <w:lang w:eastAsia="zh-CN"/>
        </w:rPr>
      </w:pPr>
      <w:r>
        <w:rPr>
          <w:rFonts w:eastAsiaTheme="minorEastAsia"/>
          <w:lang w:eastAsia="zh-CN"/>
        </w:rPr>
        <w:t>Rx test cases</w:t>
      </w:r>
    </w:p>
    <w:p w:rsidR="00597FCE" w:rsidRPr="00F54C83" w:rsidRDefault="00F54C83" w:rsidP="00766687">
      <w:pPr>
        <w:jc w:val="both"/>
      </w:pPr>
      <w:r>
        <w:t xml:space="preserve">In Rel-15 and Rel-16, RAN4 has specified the Rx requirements for TDD/FDD UEs of 2Rx and 4Rx. For </w:t>
      </w:r>
      <w:proofErr w:type="spellStart"/>
      <w:r>
        <w:t>RedCap</w:t>
      </w:r>
      <w:proofErr w:type="spellEnd"/>
      <w:r>
        <w:t xml:space="preserve"> UEs, additional 1Rx</w:t>
      </w:r>
      <w:r w:rsidR="00387F2E">
        <w:t xml:space="preserve"> REFSENS</w:t>
      </w:r>
      <w:r>
        <w:t xml:space="preserve"> requirements are specified. In addition, HD-FDD 1Rx/2Rx </w:t>
      </w:r>
      <w:r w:rsidR="00387F2E">
        <w:t xml:space="preserve">REFSENS </w:t>
      </w:r>
      <w:r>
        <w:t xml:space="preserve">requirements are also specified. These new </w:t>
      </w:r>
      <w:r w:rsidR="00387F2E">
        <w:t xml:space="preserve">REFSENS requirements are introduced by a separate </w:t>
      </w:r>
      <w:proofErr w:type="spellStart"/>
      <w:r w:rsidR="00387F2E">
        <w:t>subclause</w:t>
      </w:r>
      <w:proofErr w:type="spellEnd"/>
      <w:r w:rsidR="00387F2E">
        <w:t xml:space="preserve"> 7.3I.</w:t>
      </w:r>
    </w:p>
    <w:p w:rsidR="00597FCE" w:rsidRPr="00F54C83" w:rsidRDefault="00387F2E" w:rsidP="00766687">
      <w:pPr>
        <w:jc w:val="both"/>
      </w:pPr>
      <w:r>
        <w:rPr>
          <w:noProof/>
          <w:lang w:val="en-US"/>
        </w:rPr>
        <w:lastRenderedPageBreak/>
        <mc:AlternateContent>
          <mc:Choice Requires="wps">
            <w:drawing>
              <wp:inline distT="0" distB="0" distL="0" distR="0" wp14:anchorId="32295A94" wp14:editId="7784A885">
                <wp:extent cx="5989320" cy="3894667"/>
                <wp:effectExtent l="0" t="0" r="11430" b="10795"/>
                <wp:docPr id="12" name="文本框 12"/>
                <wp:cNvGraphicFramePr/>
                <a:graphic xmlns:a="http://schemas.openxmlformats.org/drawingml/2006/main">
                  <a:graphicData uri="http://schemas.microsoft.com/office/word/2010/wordprocessingShape">
                    <wps:wsp>
                      <wps:cNvSpPr txBox="1"/>
                      <wps:spPr>
                        <a:xfrm>
                          <a:off x="0" y="0"/>
                          <a:ext cx="5989320" cy="38946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87F2E" w:rsidRDefault="00387F2E" w:rsidP="00387F2E">
                            <w:pPr>
                              <w:pStyle w:val="3"/>
                              <w:numPr>
                                <w:ilvl w:val="0"/>
                                <w:numId w:val="0"/>
                              </w:numPr>
                              <w:ind w:left="510" w:hanging="510"/>
                            </w:pPr>
                            <w:r>
                              <w:t>7.3I.2</w:t>
                            </w:r>
                            <w:r>
                              <w:tab/>
                              <w:t>Reference sensitivity power level</w:t>
                            </w:r>
                          </w:p>
                          <w:p w:rsidR="00387F2E" w:rsidRDefault="00387F2E" w:rsidP="00387F2E">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w:t>
                            </w:r>
                            <w:proofErr w:type="spellStart"/>
                            <w:r>
                              <w:t>Tx</w:t>
                            </w:r>
                            <w:proofErr w:type="spellEnd"/>
                            <w:r>
                              <w:t>-Rx separation as defined in clause 5.4.4 for the applicable band and UE channel bandwidth.</w:t>
                            </w:r>
                          </w:p>
                          <w:p w:rsidR="00387F2E" w:rsidRDefault="00387F2E" w:rsidP="00387F2E">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w:t>
                            </w:r>
                            <w:proofErr w:type="spellStart"/>
                            <w:r>
                              <w:t>Tx</w:t>
                            </w:r>
                            <w:proofErr w:type="spellEnd"/>
                            <w:r>
                              <w:t>-Rx separation as defined in clause 5.4.4 for the applicable band and UE channel bandwidth.</w:t>
                            </w:r>
                          </w:p>
                          <w:p w:rsidR="00387F2E" w:rsidRDefault="00387F2E" w:rsidP="00387F2E"/>
                          <w:p w:rsidR="00387F2E" w:rsidRDefault="00387F2E" w:rsidP="00387F2E">
                            <w:pPr>
                              <w:pStyle w:val="TH"/>
                              <w:rPr>
                                <w:bCs/>
                                <w:vertAlign w:val="subscript"/>
                              </w:rPr>
                            </w:pPr>
                            <w:r>
                              <w:rPr>
                                <w:lang w:val="fr-FR"/>
                              </w:rPr>
                              <w:t>Table 7.3I.2-1: Single antenna port reference sensitivity allowance ΔR</w:t>
                            </w:r>
                            <w:r>
                              <w:rPr>
                                <w:bCs/>
                                <w:vertAlign w:val="subscript"/>
                                <w:lang w:val="fr-FR"/>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387F2E" w:rsidTr="00D150FD">
                              <w:trPr>
                                <w:jc w:val="center"/>
                              </w:trPr>
                              <w:tc>
                                <w:tcPr>
                                  <w:tcW w:w="2892" w:type="dxa"/>
                                  <w:tcBorders>
                                    <w:top w:val="single" w:sz="4" w:space="0" w:color="auto"/>
                                    <w:left w:val="single" w:sz="4" w:space="0" w:color="auto"/>
                                    <w:bottom w:val="single" w:sz="4" w:space="0" w:color="auto"/>
                                    <w:right w:val="single" w:sz="4" w:space="0" w:color="auto"/>
                                  </w:tcBorders>
                                </w:tcPr>
                                <w:p w:rsidR="00387F2E" w:rsidRDefault="00387F2E" w:rsidP="00387F2E">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rsidR="00387F2E" w:rsidRDefault="00387F2E" w:rsidP="00387F2E">
                                  <w:pPr>
                                    <w:pStyle w:val="TAH"/>
                                    <w:rPr>
                                      <w:lang w:val="en-US"/>
                                    </w:rPr>
                                  </w:pPr>
                                  <w:r>
                                    <w:rPr>
                                      <w:lang w:val="fr-FR"/>
                                    </w:rPr>
                                    <w:t>Channel bandwidth</w:t>
                                  </w:r>
                                  <w:r>
                                    <w:rPr>
                                      <w:rFonts w:hint="eastAsia"/>
                                      <w:lang w:val="en-US"/>
                                    </w:rPr>
                                    <w:t xml:space="preserve"> (MHz)</w:t>
                                  </w:r>
                                </w:p>
                              </w:tc>
                              <w:tc>
                                <w:tcPr>
                                  <w:tcW w:w="2973" w:type="dxa"/>
                                  <w:tcBorders>
                                    <w:top w:val="single" w:sz="4" w:space="0" w:color="auto"/>
                                    <w:left w:val="single" w:sz="4" w:space="0" w:color="auto"/>
                                    <w:bottom w:val="single" w:sz="4" w:space="0" w:color="auto"/>
                                    <w:right w:val="single" w:sz="4" w:space="0" w:color="auto"/>
                                  </w:tcBorders>
                                </w:tcPr>
                                <w:p w:rsidR="00387F2E" w:rsidRDefault="00387F2E" w:rsidP="00387F2E">
                                  <w:pPr>
                                    <w:pStyle w:val="TAH"/>
                                    <w:rPr>
                                      <w:lang w:val="fr-FR"/>
                                    </w:rPr>
                                  </w:pPr>
                                  <w:r>
                                    <w:rPr>
                                      <w:lang w:val="fr-FR"/>
                                    </w:rPr>
                                    <w:t>ΔR</w:t>
                                  </w:r>
                                  <w:r>
                                    <w:rPr>
                                      <w:vertAlign w:val="subscript"/>
                                      <w:lang w:val="fr-FR"/>
                                    </w:rPr>
                                    <w:t xml:space="preserve">1R </w:t>
                                  </w:r>
                                  <w:r>
                                    <w:rPr>
                                      <w:lang w:val="fr-FR"/>
                                    </w:rPr>
                                    <w:t>(dB)</w:t>
                                  </w:r>
                                </w:p>
                              </w:tc>
                            </w:tr>
                            <w:tr w:rsidR="00387F2E" w:rsidTr="00D150FD">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rsidR="00387F2E" w:rsidRDefault="00387F2E" w:rsidP="00387F2E">
                                  <w:pPr>
                                    <w:pStyle w:val="TAC"/>
                                    <w:rPr>
                                      <w:lang w:val="fr-FR"/>
                                    </w:rPr>
                                  </w:pPr>
                                  <w:r>
                                    <w:rPr>
                                      <w:lang w:val="fr-FR"/>
                                    </w:rPr>
                                    <w:t>5, 10, 15</w:t>
                                  </w:r>
                                  <w:r>
                                    <w:rPr>
                                      <w:rFonts w:hint="eastAsia"/>
                                      <w:lang w:val="en-US"/>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2,5</w:t>
                                  </w:r>
                                </w:p>
                              </w:tc>
                            </w:tr>
                            <w:tr w:rsidR="00387F2E" w:rsidTr="00D150FD">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rsidR="00387F2E" w:rsidRDefault="00387F2E" w:rsidP="00387F2E">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2.5</w:t>
                                  </w:r>
                                </w:p>
                              </w:tc>
                            </w:tr>
                            <w:tr w:rsidR="00387F2E" w:rsidTr="00D150FD">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rsidR="00387F2E" w:rsidRDefault="00387F2E" w:rsidP="00387F2E">
                                  <w:pPr>
                                    <w:pStyle w:val="TAC"/>
                                    <w:rPr>
                                      <w:lang w:val="fr-FR"/>
                                    </w:rPr>
                                  </w:pPr>
                                  <w:r>
                                    <w:rPr>
                                      <w:lang w:val="fr-FR"/>
                                    </w:rPr>
                                    <w:t>10, 15</w:t>
                                  </w:r>
                                  <w:r>
                                    <w:rPr>
                                      <w:rFonts w:hint="eastAsia"/>
                                      <w:lang w:val="en-US"/>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3</w:t>
                                  </w:r>
                                </w:p>
                              </w:tc>
                            </w:tr>
                          </w:tbl>
                          <w:p w:rsidR="00387F2E" w:rsidRPr="00A16CC4" w:rsidRDefault="00387F2E" w:rsidP="00387F2E">
                            <w:pPr>
                              <w:pStyle w:val="B1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2295A94" id="文本框 12" o:spid="_x0000_s1035" type="#_x0000_t202" style="width:471.6pt;height:30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" fillcolor="white [3201]" strokeweight=".5pt">
                <v:textbox>
                  <w:txbxContent>
                    <w:p w:rsidR="00387F2E" w:rsidRDefault="00387F2E" w:rsidP="00387F2E">
                      <w:pPr>
                        <w:pStyle w:val="3"/>
                        <w:numPr>
                          <w:ilvl w:val="0"/>
                          <w:numId w:val="0"/>
                        </w:numPr>
                        <w:ind w:left="510" w:hanging="510"/>
                      </w:pPr>
                      <w:r>
                        <w:t>7.3I.2</w:t>
                      </w:r>
                      <w:r>
                        <w:tab/>
                        <w:t>Reference sensitivity power level</w:t>
                      </w:r>
                    </w:p>
                    <w:p w:rsidR="00387F2E" w:rsidRDefault="00387F2E" w:rsidP="00387F2E">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w:t>
                      </w:r>
                      <w:proofErr w:type="spellStart"/>
                      <w:r>
                        <w:t>Tx</w:t>
                      </w:r>
                      <w:proofErr w:type="spellEnd"/>
                      <w:r>
                        <w:t>-Rx separation as defined in clause 5.4.4 for the applicable band and UE channel bandwidth.</w:t>
                      </w:r>
                    </w:p>
                    <w:p w:rsidR="00387F2E" w:rsidRDefault="00387F2E" w:rsidP="00387F2E">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w:t>
                      </w:r>
                      <w:proofErr w:type="spellStart"/>
                      <w:r>
                        <w:t>Tx</w:t>
                      </w:r>
                      <w:proofErr w:type="spellEnd"/>
                      <w:r>
                        <w:t>-Rx separation as defined in clause 5.4.4 for the applicable band and UE channel bandwidth.</w:t>
                      </w:r>
                    </w:p>
                    <w:p w:rsidR="00387F2E" w:rsidRDefault="00387F2E" w:rsidP="00387F2E"/>
                    <w:p w:rsidR="00387F2E" w:rsidRDefault="00387F2E" w:rsidP="00387F2E">
                      <w:pPr>
                        <w:pStyle w:val="TH"/>
                        <w:rPr>
                          <w:bCs/>
                          <w:vertAlign w:val="subscript"/>
                        </w:rPr>
                      </w:pPr>
                      <w:r>
                        <w:rPr>
                          <w:lang w:val="fr-FR"/>
                        </w:rPr>
                        <w:t>Table 7.3I.2-1: Single antenna port reference sensitivity allowance ΔR</w:t>
                      </w:r>
                      <w:r>
                        <w:rPr>
                          <w:bCs/>
                          <w:vertAlign w:val="subscript"/>
                          <w:lang w:val="fr-FR"/>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387F2E" w:rsidTr="00D150FD">
                        <w:trPr>
                          <w:jc w:val="center"/>
                        </w:trPr>
                        <w:tc>
                          <w:tcPr>
                            <w:tcW w:w="2892" w:type="dxa"/>
                            <w:tcBorders>
                              <w:top w:val="single" w:sz="4" w:space="0" w:color="auto"/>
                              <w:left w:val="single" w:sz="4" w:space="0" w:color="auto"/>
                              <w:bottom w:val="single" w:sz="4" w:space="0" w:color="auto"/>
                              <w:right w:val="single" w:sz="4" w:space="0" w:color="auto"/>
                            </w:tcBorders>
                          </w:tcPr>
                          <w:p w:rsidR="00387F2E" w:rsidRDefault="00387F2E" w:rsidP="00387F2E">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rsidR="00387F2E" w:rsidRDefault="00387F2E" w:rsidP="00387F2E">
                            <w:pPr>
                              <w:pStyle w:val="TAH"/>
                              <w:rPr>
                                <w:lang w:val="en-US"/>
                              </w:rPr>
                            </w:pPr>
                            <w:r>
                              <w:rPr>
                                <w:lang w:val="fr-FR"/>
                              </w:rPr>
                              <w:t>Channel bandwidth</w:t>
                            </w:r>
                            <w:r>
                              <w:rPr>
                                <w:rFonts w:hint="eastAsia"/>
                                <w:lang w:val="en-US"/>
                              </w:rPr>
                              <w:t xml:space="preserve"> (MHz)</w:t>
                            </w:r>
                          </w:p>
                        </w:tc>
                        <w:tc>
                          <w:tcPr>
                            <w:tcW w:w="2973" w:type="dxa"/>
                            <w:tcBorders>
                              <w:top w:val="single" w:sz="4" w:space="0" w:color="auto"/>
                              <w:left w:val="single" w:sz="4" w:space="0" w:color="auto"/>
                              <w:bottom w:val="single" w:sz="4" w:space="0" w:color="auto"/>
                              <w:right w:val="single" w:sz="4" w:space="0" w:color="auto"/>
                            </w:tcBorders>
                          </w:tcPr>
                          <w:p w:rsidR="00387F2E" w:rsidRDefault="00387F2E" w:rsidP="00387F2E">
                            <w:pPr>
                              <w:pStyle w:val="TAH"/>
                              <w:rPr>
                                <w:lang w:val="fr-FR"/>
                              </w:rPr>
                            </w:pPr>
                            <w:r>
                              <w:rPr>
                                <w:lang w:val="fr-FR"/>
                              </w:rPr>
                              <w:t>ΔR</w:t>
                            </w:r>
                            <w:r>
                              <w:rPr>
                                <w:vertAlign w:val="subscript"/>
                                <w:lang w:val="fr-FR"/>
                              </w:rPr>
                              <w:t xml:space="preserve">1R </w:t>
                            </w:r>
                            <w:r>
                              <w:rPr>
                                <w:lang w:val="fr-FR"/>
                              </w:rPr>
                              <w:t>(dB)</w:t>
                            </w:r>
                          </w:p>
                        </w:tc>
                      </w:tr>
                      <w:tr w:rsidR="00387F2E" w:rsidTr="00D150FD">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rsidR="00387F2E" w:rsidRDefault="00387F2E" w:rsidP="00387F2E">
                            <w:pPr>
                              <w:pStyle w:val="TAC"/>
                              <w:rPr>
                                <w:lang w:val="fr-FR"/>
                              </w:rPr>
                            </w:pPr>
                            <w:r>
                              <w:rPr>
                                <w:lang w:val="fr-FR"/>
                              </w:rPr>
                              <w:t>5, 10, 15</w:t>
                            </w:r>
                            <w:r>
                              <w:rPr>
                                <w:rFonts w:hint="eastAsia"/>
                                <w:lang w:val="en-US"/>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2,5</w:t>
                            </w:r>
                          </w:p>
                        </w:tc>
                      </w:tr>
                      <w:tr w:rsidR="00387F2E" w:rsidTr="00D150FD">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rsidR="00387F2E" w:rsidRDefault="00387F2E" w:rsidP="00387F2E">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2.5</w:t>
                            </w:r>
                          </w:p>
                        </w:tc>
                      </w:tr>
                      <w:tr w:rsidR="00387F2E" w:rsidTr="00D150FD">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rsidR="00387F2E" w:rsidRDefault="00387F2E" w:rsidP="00387F2E">
                            <w:pPr>
                              <w:pStyle w:val="TAC"/>
                              <w:rPr>
                                <w:lang w:val="fr-FR"/>
                              </w:rPr>
                            </w:pPr>
                            <w:r>
                              <w:rPr>
                                <w:lang w:val="fr-FR"/>
                              </w:rPr>
                              <w:t>10, 15</w:t>
                            </w:r>
                            <w:r>
                              <w:rPr>
                                <w:rFonts w:hint="eastAsia"/>
                                <w:lang w:val="en-US"/>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3</w:t>
                            </w:r>
                          </w:p>
                        </w:tc>
                      </w:tr>
                    </w:tbl>
                    <w:p w:rsidR="00387F2E" w:rsidRPr="00A16CC4" w:rsidRDefault="00387F2E" w:rsidP="00387F2E">
                      <w:pPr>
                        <w:pStyle w:val="B10"/>
                      </w:pPr>
                    </w:p>
                  </w:txbxContent>
                </v:textbox>
                <w10:anchorlock/>
              </v:shape>
            </w:pict>
          </mc:Fallback>
        </mc:AlternateContent>
      </w:r>
    </w:p>
    <w:p w:rsidR="00597FCE" w:rsidRDefault="00597FCE" w:rsidP="00766687">
      <w:pPr>
        <w:jc w:val="both"/>
      </w:pPr>
    </w:p>
    <w:p w:rsidR="00387F2E" w:rsidRDefault="00387F2E" w:rsidP="00766687">
      <w:pPr>
        <w:jc w:val="both"/>
      </w:pPr>
      <w:r>
        <w:t xml:space="preserve">Similarly with the </w:t>
      </w:r>
      <w:proofErr w:type="spellStart"/>
      <w:proofErr w:type="gramStart"/>
      <w:r>
        <w:t>Tx</w:t>
      </w:r>
      <w:proofErr w:type="spellEnd"/>
      <w:proofErr w:type="gramEnd"/>
      <w:r>
        <w:t xml:space="preserve"> cases, legacy REFSENS test case 7.3.2 could apply to </w:t>
      </w:r>
      <w:proofErr w:type="spellStart"/>
      <w:r>
        <w:t>RedCap</w:t>
      </w:r>
      <w:proofErr w:type="spellEnd"/>
      <w:r>
        <w:t xml:space="preserve"> UE without any change except for the new 1Rx and HD-FDD requirements. It could be an option to merge all the </w:t>
      </w:r>
      <w:proofErr w:type="spellStart"/>
      <w:r>
        <w:t>RedCap</w:t>
      </w:r>
      <w:proofErr w:type="spellEnd"/>
      <w:r>
        <w:t xml:space="preserve"> specific requirements to the legacy test case 7.3.2, so that the test of </w:t>
      </w:r>
      <w:proofErr w:type="spellStart"/>
      <w:r>
        <w:t>RedCap</w:t>
      </w:r>
      <w:proofErr w:type="spellEnd"/>
      <w:r>
        <w:t xml:space="preserve"> Rx is simplified. Another option is to follow the RAN4’s structure, to specify a separate REFSENS for Redcap test case.</w:t>
      </w:r>
    </w:p>
    <w:p w:rsidR="00387F2E" w:rsidRDefault="00387F2E" w:rsidP="00855E41">
      <w:pPr>
        <w:jc w:val="both"/>
      </w:pPr>
      <w:r>
        <w:rPr>
          <w:b/>
        </w:rPr>
        <w:t>Proposal 2</w:t>
      </w:r>
      <w:r>
        <w:t xml:space="preserve">: Specify a separate REFSENS for </w:t>
      </w:r>
      <w:proofErr w:type="spellStart"/>
      <w:r>
        <w:t>RedCap</w:t>
      </w:r>
      <w:proofErr w:type="spellEnd"/>
      <w:r>
        <w:t xml:space="preserve"> test case 7.3I.2</w:t>
      </w:r>
      <w:r w:rsidR="007E679B">
        <w:t xml:space="preserve"> to capture 1Rx and HD-FDD requirements</w:t>
      </w:r>
      <w:r w:rsidR="00102D6C">
        <w:t>.</w:t>
      </w:r>
    </w:p>
    <w:p w:rsidR="00597FCE" w:rsidRDefault="00387F2E" w:rsidP="00766687">
      <w:pPr>
        <w:jc w:val="both"/>
      </w:pPr>
      <w:r>
        <w:rPr>
          <w:rFonts w:hint="eastAsia"/>
        </w:rPr>
        <w:t>F</w:t>
      </w:r>
      <w:r>
        <w:t xml:space="preserve">or other Rx test cases, the requirements are depending on the REFSENS level. </w:t>
      </w:r>
      <w:r w:rsidR="006E0A42">
        <w:t xml:space="preserve">RAN4 has introduced a general section 7.1I to illustrate that for </w:t>
      </w:r>
      <w:proofErr w:type="spellStart"/>
      <w:r w:rsidR="006E0A42">
        <w:t>RedCap</w:t>
      </w:r>
      <w:proofErr w:type="spellEnd"/>
      <w:r w:rsidR="006E0A42">
        <w:t xml:space="preserve"> UE the REFSENS requirements in 7.3I shall apply where needed</w:t>
      </w:r>
      <w:r w:rsidR="0000188A">
        <w:t>.</w:t>
      </w:r>
    </w:p>
    <w:p w:rsidR="00CD248E" w:rsidRDefault="00CD248E" w:rsidP="00766687">
      <w:pPr>
        <w:jc w:val="both"/>
      </w:pPr>
      <w:r>
        <w:rPr>
          <w:noProof/>
          <w:lang w:val="en-US"/>
        </w:rPr>
        <mc:AlternateContent>
          <mc:Choice Requires="wps">
            <w:drawing>
              <wp:inline distT="0" distB="0" distL="0" distR="0" wp14:anchorId="6EC00D3F" wp14:editId="58C928BD">
                <wp:extent cx="5989320" cy="904875"/>
                <wp:effectExtent l="0" t="0" r="11430" b="28575"/>
                <wp:docPr id="1" name="文本框 1"/>
                <wp:cNvGraphicFramePr/>
                <a:graphic xmlns:a="http://schemas.openxmlformats.org/drawingml/2006/main">
                  <a:graphicData uri="http://schemas.microsoft.com/office/word/2010/wordprocessingShape">
                    <wps:wsp>
                      <wps:cNvSpPr txBox="1"/>
                      <wps:spPr>
                        <a:xfrm>
                          <a:off x="0" y="0"/>
                          <a:ext cx="5989320" cy="904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D248E" w:rsidRDefault="00CD248E" w:rsidP="00CD248E">
                            <w:pPr>
                              <w:pStyle w:val="2"/>
                              <w:numPr>
                                <w:ilvl w:val="0"/>
                                <w:numId w:val="0"/>
                              </w:numPr>
                              <w:spacing w:after="240"/>
                            </w:pPr>
                            <w:r>
                              <w:t>7.1I</w:t>
                            </w:r>
                            <w:r>
                              <w:tab/>
                              <w:t>General</w:t>
                            </w:r>
                          </w:p>
                          <w:p w:rsidR="00CD248E" w:rsidRPr="00DD48EB" w:rsidRDefault="00CD248E" w:rsidP="00CD248E">
                            <w:pPr>
                              <w:rPr>
                                <w:rFonts w:eastAsia="??"/>
                              </w:rPr>
                            </w:pPr>
                            <w:r>
                              <w:rPr>
                                <w:lang w:val="en-US"/>
                              </w:rPr>
                              <w:t xml:space="preserve">For a Redcap UE the requirements in Section 7 shall be verified with the channel bandwidth </w:t>
                            </w:r>
                            <w:r w:rsidRPr="00526E58">
                              <w:rPr>
                                <w:rFonts w:eastAsiaTheme="minorEastAsia"/>
                                <w:lang w:val="en-US"/>
                              </w:rPr>
                              <w:t>up to 20MHz</w:t>
                            </w:r>
                            <w:r>
                              <w:rPr>
                                <w:rFonts w:hint="eastAsia"/>
                                <w:lang w:val="en-US"/>
                              </w:rPr>
                              <w:t xml:space="preserve"> and REFSENS specified in clause 7.3I</w:t>
                            </w:r>
                            <w:r>
                              <w:rPr>
                                <w:lang w:val="en-US"/>
                              </w:rPr>
                              <w:t>.</w:t>
                            </w:r>
                          </w:p>
                          <w:p w:rsidR="00CD248E" w:rsidRPr="00CD248E" w:rsidRDefault="00CD248E" w:rsidP="00CD248E">
                            <w:pPr>
                              <w:pStyle w:val="B1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EC00D3F" id="文本框 1" o:spid="_x0000_s1036" type="#_x0000_t202" style="width:471.6pt;height:7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" fillcolor="white [3201]" strokeweight=".5pt">
                <v:textbox>
                  <w:txbxContent>
                    <w:p w:rsidR="00CD248E" w:rsidRDefault="00CD248E" w:rsidP="00CD248E">
                      <w:pPr>
                        <w:pStyle w:val="2"/>
                        <w:numPr>
                          <w:ilvl w:val="0"/>
                          <w:numId w:val="0"/>
                        </w:numPr>
                        <w:spacing w:after="240"/>
                      </w:pPr>
                      <w:r>
                        <w:t>7.1I</w:t>
                      </w:r>
                      <w:r>
                        <w:tab/>
                        <w:t>General</w:t>
                      </w:r>
                    </w:p>
                    <w:p w:rsidR="00CD248E" w:rsidRPr="00DD48EB" w:rsidRDefault="00CD248E" w:rsidP="00CD248E">
                      <w:pPr>
                        <w:rPr>
                          <w:rFonts w:eastAsia="??"/>
                        </w:rPr>
                      </w:pPr>
                      <w:r>
                        <w:rPr>
                          <w:lang w:val="en-US"/>
                        </w:rPr>
                        <w:t xml:space="preserve">For a Redcap UE the requirements in Section 7 shall be verified with the channel bandwidth </w:t>
                      </w:r>
                      <w:r w:rsidRPr="00526E58">
                        <w:rPr>
                          <w:rFonts w:eastAsiaTheme="minorEastAsia"/>
                          <w:lang w:val="en-US"/>
                        </w:rPr>
                        <w:t>up to 20MHz</w:t>
                      </w:r>
                      <w:r>
                        <w:rPr>
                          <w:rFonts w:hint="eastAsia"/>
                          <w:lang w:val="en-US"/>
                        </w:rPr>
                        <w:t xml:space="preserve"> and REFSENS specified in clause 7.3I</w:t>
                      </w:r>
                      <w:r>
                        <w:rPr>
                          <w:lang w:val="en-US"/>
                        </w:rPr>
                        <w:t>.</w:t>
                      </w:r>
                    </w:p>
                    <w:p w:rsidR="00CD248E" w:rsidRPr="00CD248E" w:rsidRDefault="00CD248E" w:rsidP="00CD248E">
                      <w:pPr>
                        <w:pStyle w:val="B10"/>
                      </w:pPr>
                    </w:p>
                  </w:txbxContent>
                </v:textbox>
                <w10:anchorlock/>
              </v:shape>
            </w:pict>
          </mc:Fallback>
        </mc:AlternateContent>
      </w:r>
    </w:p>
    <w:p w:rsidR="00597FCE" w:rsidRDefault="006E0A42" w:rsidP="00766687">
      <w:pPr>
        <w:jc w:val="both"/>
      </w:pPr>
      <w:r>
        <w:t xml:space="preserve">RAN5 could follow the same approach. With the description in 7.1I, the Rx test cases other than REFSENS could be reused for </w:t>
      </w:r>
      <w:proofErr w:type="spellStart"/>
      <w:r>
        <w:t>RedCap</w:t>
      </w:r>
      <w:proofErr w:type="spellEnd"/>
      <w:r>
        <w:t xml:space="preserve"> UE without any further change.</w:t>
      </w:r>
      <w:r w:rsidR="00D00449">
        <w:t xml:space="preserve"> RAN5 specific configurations could be added to 7.1I if required.</w:t>
      </w:r>
    </w:p>
    <w:p w:rsidR="0000188A" w:rsidRDefault="0000188A" w:rsidP="00766687">
      <w:pPr>
        <w:jc w:val="both"/>
      </w:pPr>
      <w:r w:rsidRPr="0000188A">
        <w:rPr>
          <w:b/>
        </w:rPr>
        <w:t>Propo</w:t>
      </w:r>
      <w:r>
        <w:rPr>
          <w:b/>
        </w:rPr>
        <w:t>s</w:t>
      </w:r>
      <w:r w:rsidRPr="0000188A">
        <w:rPr>
          <w:b/>
        </w:rPr>
        <w:t xml:space="preserve">al </w:t>
      </w:r>
      <w:r w:rsidR="00531DB8">
        <w:rPr>
          <w:b/>
        </w:rPr>
        <w:t>3</w:t>
      </w:r>
      <w:r>
        <w:t xml:space="preserve">: </w:t>
      </w:r>
      <w:r w:rsidR="00531DB8">
        <w:t xml:space="preserve">For </w:t>
      </w:r>
      <w:proofErr w:type="spellStart"/>
      <w:r w:rsidR="00531DB8">
        <w:t>RedCap</w:t>
      </w:r>
      <w:proofErr w:type="spellEnd"/>
      <w:r w:rsidR="00531DB8">
        <w:t xml:space="preserve"> Rx test cases other than REFSENS, reusing existing test cases without introducing separate sections</w:t>
      </w:r>
      <w:r w:rsidR="00D01FD9">
        <w:t>.</w:t>
      </w: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B1467">
      <w:r w:rsidRPr="00086BFD">
        <w:t>In this contribution we discussed</w:t>
      </w:r>
      <w:r>
        <w:rPr>
          <w:rFonts w:hint="eastAsia"/>
        </w:rPr>
        <w:t xml:space="preserve"> </w:t>
      </w:r>
      <w:r w:rsidR="0000188A">
        <w:t xml:space="preserve">how to handle the </w:t>
      </w:r>
      <w:proofErr w:type="spellStart"/>
      <w:r w:rsidR="0000188A">
        <w:t>RedCap</w:t>
      </w:r>
      <w:proofErr w:type="spellEnd"/>
      <w:r w:rsidR="0000188A">
        <w:t xml:space="preserve"> RF testing. F</w:t>
      </w:r>
      <w:r w:rsidRPr="00086BFD">
        <w:t xml:space="preserve">ollowing </w:t>
      </w:r>
      <w:r w:rsidR="008B430A">
        <w:t xml:space="preserve">observations </w:t>
      </w:r>
      <w:r>
        <w:t xml:space="preserve">and </w:t>
      </w:r>
      <w:r w:rsidRPr="00086BFD">
        <w:t>proposal</w:t>
      </w:r>
      <w:r w:rsidR="00AC4DAE">
        <w:t>s</w:t>
      </w:r>
      <w:r w:rsidR="0000188A">
        <w:t xml:space="preserve"> are made for RAN5’s consideration.</w:t>
      </w:r>
    </w:p>
    <w:p w:rsidR="0000188A" w:rsidRPr="00F93C10" w:rsidRDefault="0000188A" w:rsidP="00AB1467">
      <w:pPr>
        <w:rPr>
          <w:b/>
          <w:i/>
          <w:u w:val="single"/>
          <w:lang w:val="en-US"/>
        </w:rPr>
      </w:pPr>
      <w:r w:rsidRPr="00F93C10">
        <w:rPr>
          <w:u w:val="single"/>
        </w:rPr>
        <w:t xml:space="preserve">For </w:t>
      </w:r>
      <w:proofErr w:type="spellStart"/>
      <w:proofErr w:type="gramStart"/>
      <w:r w:rsidRPr="00F93C10">
        <w:rPr>
          <w:u w:val="single"/>
        </w:rPr>
        <w:t>Tx</w:t>
      </w:r>
      <w:proofErr w:type="spellEnd"/>
      <w:proofErr w:type="gramEnd"/>
      <w:r w:rsidRPr="00F93C10">
        <w:rPr>
          <w:u w:val="single"/>
        </w:rPr>
        <w:t xml:space="preserve"> test cases:</w:t>
      </w:r>
    </w:p>
    <w:p w:rsidR="0000188A" w:rsidRDefault="0000188A" w:rsidP="0000188A">
      <w:pPr>
        <w:jc w:val="both"/>
      </w:pPr>
      <w:r w:rsidRPr="00597FCE">
        <w:rPr>
          <w:rFonts w:hint="eastAsia"/>
          <w:b/>
        </w:rPr>
        <w:t>O</w:t>
      </w:r>
      <w:r w:rsidRPr="00597FCE">
        <w:rPr>
          <w:b/>
        </w:rPr>
        <w:t>bservation 1</w:t>
      </w:r>
      <w:r>
        <w:t>: Test purpose could be reused without any change.</w:t>
      </w:r>
    </w:p>
    <w:p w:rsidR="0000188A" w:rsidRDefault="0000188A" w:rsidP="0000188A">
      <w:pPr>
        <w:jc w:val="both"/>
      </w:pPr>
      <w:r w:rsidRPr="00597FCE">
        <w:rPr>
          <w:rFonts w:hint="eastAsia"/>
          <w:b/>
        </w:rPr>
        <w:lastRenderedPageBreak/>
        <w:t>O</w:t>
      </w:r>
      <w:r w:rsidRPr="00597FCE">
        <w:rPr>
          <w:b/>
        </w:rPr>
        <w:t xml:space="preserve">bservation </w:t>
      </w:r>
      <w:r>
        <w:rPr>
          <w:b/>
        </w:rPr>
        <w:t>2</w:t>
      </w:r>
      <w:r>
        <w:t>: Test applicability could be reused without any change.</w:t>
      </w:r>
    </w:p>
    <w:p w:rsidR="0000188A" w:rsidRDefault="0000188A" w:rsidP="0000188A">
      <w:pPr>
        <w:jc w:val="both"/>
      </w:pPr>
      <w:r w:rsidRPr="00597FCE">
        <w:rPr>
          <w:rFonts w:hint="eastAsia"/>
          <w:b/>
        </w:rPr>
        <w:t>O</w:t>
      </w:r>
      <w:r w:rsidRPr="00597FCE">
        <w:rPr>
          <w:b/>
        </w:rPr>
        <w:t xml:space="preserve">bservation </w:t>
      </w:r>
      <w:r>
        <w:rPr>
          <w:b/>
        </w:rPr>
        <w:t>3</w:t>
      </w:r>
      <w:r>
        <w:t xml:space="preserve">: Minimum conformance </w:t>
      </w:r>
      <w:proofErr w:type="spellStart"/>
      <w:r>
        <w:t>requirments</w:t>
      </w:r>
      <w:proofErr w:type="spellEnd"/>
      <w:r>
        <w:t xml:space="preserve"> could be reused without any change.</w:t>
      </w:r>
    </w:p>
    <w:p w:rsidR="0000188A" w:rsidRDefault="0000188A" w:rsidP="0000188A">
      <w:pPr>
        <w:jc w:val="both"/>
      </w:pPr>
      <w:r w:rsidRPr="00597FCE">
        <w:rPr>
          <w:rFonts w:hint="eastAsia"/>
          <w:b/>
        </w:rPr>
        <w:t>O</w:t>
      </w:r>
      <w:r w:rsidRPr="00597FCE">
        <w:rPr>
          <w:b/>
        </w:rPr>
        <w:t xml:space="preserve">bservation </w:t>
      </w:r>
      <w:r>
        <w:rPr>
          <w:b/>
        </w:rPr>
        <w:t>4</w:t>
      </w:r>
      <w:r>
        <w:t xml:space="preserve">: Test configuration table could be reused without any change. The limitation of up to 20MHz channel bandwidth is reflected in TS 38.508-1 </w:t>
      </w:r>
      <w:proofErr w:type="spellStart"/>
      <w:r>
        <w:t>subclause</w:t>
      </w:r>
      <w:proofErr w:type="spellEnd"/>
      <w:r>
        <w:t xml:space="preserve"> 4.3.1.</w:t>
      </w:r>
    </w:p>
    <w:p w:rsidR="0000188A" w:rsidRDefault="0000188A" w:rsidP="0000188A">
      <w:pPr>
        <w:jc w:val="both"/>
      </w:pPr>
      <w:r w:rsidRPr="00597FCE">
        <w:rPr>
          <w:rFonts w:hint="eastAsia"/>
          <w:b/>
        </w:rPr>
        <w:t>O</w:t>
      </w:r>
      <w:r w:rsidRPr="00597FCE">
        <w:rPr>
          <w:b/>
        </w:rPr>
        <w:t xml:space="preserve">bservation </w:t>
      </w:r>
      <w:r>
        <w:rPr>
          <w:b/>
        </w:rPr>
        <w:t>5</w:t>
      </w:r>
      <w:r>
        <w:t xml:space="preserve">: Initial setup procedures could be reused without any change. The </w:t>
      </w:r>
      <w:proofErr w:type="spellStart"/>
      <w:r>
        <w:t>RedCap</w:t>
      </w:r>
      <w:proofErr w:type="spellEnd"/>
      <w:r>
        <w:t xml:space="preserve"> specific changes to parameter settings and generic procedures would be reflected in TS 38.508-1 in a test case transparent way.</w:t>
      </w:r>
    </w:p>
    <w:p w:rsidR="0000188A" w:rsidRDefault="0000188A" w:rsidP="0000188A">
      <w:pPr>
        <w:jc w:val="both"/>
      </w:pPr>
      <w:r w:rsidRPr="00597FCE">
        <w:rPr>
          <w:rFonts w:hint="eastAsia"/>
          <w:b/>
        </w:rPr>
        <w:t>O</w:t>
      </w:r>
      <w:r w:rsidRPr="00597FCE">
        <w:rPr>
          <w:b/>
        </w:rPr>
        <w:t xml:space="preserve">bservation </w:t>
      </w:r>
      <w:r>
        <w:rPr>
          <w:b/>
        </w:rPr>
        <w:t>6</w:t>
      </w:r>
      <w:r>
        <w:t>: Test procedure could be reused without any change.</w:t>
      </w:r>
    </w:p>
    <w:p w:rsidR="0000188A" w:rsidRDefault="0000188A" w:rsidP="0000188A">
      <w:pPr>
        <w:jc w:val="both"/>
      </w:pPr>
      <w:r w:rsidRPr="00597FCE">
        <w:rPr>
          <w:rFonts w:hint="eastAsia"/>
          <w:b/>
        </w:rPr>
        <w:t>O</w:t>
      </w:r>
      <w:r w:rsidRPr="00597FCE">
        <w:rPr>
          <w:b/>
        </w:rPr>
        <w:t xml:space="preserve">bservation </w:t>
      </w:r>
      <w:r>
        <w:rPr>
          <w:b/>
        </w:rPr>
        <w:t>7</w:t>
      </w:r>
      <w:r>
        <w:t>: Message contents could be reused without any change.</w:t>
      </w:r>
    </w:p>
    <w:p w:rsidR="0000188A" w:rsidRDefault="0000188A" w:rsidP="0000188A">
      <w:pPr>
        <w:jc w:val="both"/>
      </w:pPr>
      <w:r w:rsidRPr="00597FCE">
        <w:rPr>
          <w:rFonts w:hint="eastAsia"/>
          <w:b/>
        </w:rPr>
        <w:t>O</w:t>
      </w:r>
      <w:r w:rsidRPr="00597FCE">
        <w:rPr>
          <w:b/>
        </w:rPr>
        <w:t xml:space="preserve">bservation </w:t>
      </w:r>
      <w:r>
        <w:rPr>
          <w:b/>
        </w:rPr>
        <w:t>8</w:t>
      </w:r>
      <w:r>
        <w:t>: Test requirements could be reused without any change.</w:t>
      </w:r>
    </w:p>
    <w:p w:rsidR="0000188A" w:rsidRDefault="0000188A" w:rsidP="0000188A">
      <w:pPr>
        <w:jc w:val="both"/>
      </w:pPr>
      <w:r>
        <w:rPr>
          <w:b/>
        </w:rPr>
        <w:t>Proposal 1</w:t>
      </w:r>
      <w:r>
        <w:t xml:space="preserve">: For </w:t>
      </w:r>
      <w:proofErr w:type="spellStart"/>
      <w:r>
        <w:t>RedCap</w:t>
      </w:r>
      <w:proofErr w:type="spellEnd"/>
      <w:r>
        <w:t xml:space="preserve"> </w:t>
      </w:r>
      <w:proofErr w:type="spellStart"/>
      <w:proofErr w:type="gramStart"/>
      <w:r>
        <w:t>Tx</w:t>
      </w:r>
      <w:proofErr w:type="spellEnd"/>
      <w:proofErr w:type="gramEnd"/>
      <w:r>
        <w:t xml:space="preserve"> testing, reusing existing test cases without introducing separate sections.</w:t>
      </w:r>
    </w:p>
    <w:p w:rsidR="0000188A" w:rsidRDefault="0000188A" w:rsidP="0000188A"/>
    <w:p w:rsidR="0000188A" w:rsidRPr="00F93C10" w:rsidRDefault="0000188A" w:rsidP="0000188A">
      <w:pPr>
        <w:rPr>
          <w:b/>
          <w:i/>
          <w:u w:val="single"/>
          <w:lang w:val="en-US"/>
        </w:rPr>
      </w:pPr>
      <w:r w:rsidRPr="00F93C10">
        <w:rPr>
          <w:u w:val="single"/>
        </w:rPr>
        <w:t>For Rx test cases:</w:t>
      </w:r>
    </w:p>
    <w:p w:rsidR="0000188A" w:rsidRDefault="0000188A" w:rsidP="000E7D7B">
      <w:pPr>
        <w:jc w:val="both"/>
      </w:pPr>
      <w:r>
        <w:rPr>
          <w:b/>
        </w:rPr>
        <w:t>Proposal 2</w:t>
      </w:r>
      <w:r>
        <w:t xml:space="preserve">: </w:t>
      </w:r>
      <w:r w:rsidR="000E7D7B">
        <w:t xml:space="preserve">Specify a separate REFSENS for </w:t>
      </w:r>
      <w:proofErr w:type="spellStart"/>
      <w:r w:rsidR="000E7D7B">
        <w:t>RedCap</w:t>
      </w:r>
      <w:proofErr w:type="spellEnd"/>
      <w:r w:rsidR="000E7D7B">
        <w:t xml:space="preserve"> test case 7.3I.2</w:t>
      </w:r>
      <w:r w:rsidR="00747DCD">
        <w:t xml:space="preserve"> to capture 1Rx and HD-FDD requirements</w:t>
      </w:r>
      <w:r w:rsidR="00F61DD7">
        <w:t>.</w:t>
      </w:r>
    </w:p>
    <w:p w:rsidR="0000188A" w:rsidRPr="00D01FD9" w:rsidRDefault="00D01FD9" w:rsidP="0000188A">
      <w:pPr>
        <w:jc w:val="both"/>
      </w:pPr>
      <w:r w:rsidRPr="0000188A">
        <w:rPr>
          <w:b/>
        </w:rPr>
        <w:t>Propo</w:t>
      </w:r>
      <w:r>
        <w:rPr>
          <w:b/>
        </w:rPr>
        <w:t>s</w:t>
      </w:r>
      <w:r w:rsidRPr="0000188A">
        <w:rPr>
          <w:b/>
        </w:rPr>
        <w:t xml:space="preserve">al </w:t>
      </w:r>
      <w:r>
        <w:rPr>
          <w:b/>
        </w:rPr>
        <w:t>3</w:t>
      </w:r>
      <w:r>
        <w:t xml:space="preserve">: For </w:t>
      </w:r>
      <w:proofErr w:type="spellStart"/>
      <w:r>
        <w:t>RedCap</w:t>
      </w:r>
      <w:proofErr w:type="spellEnd"/>
      <w:r>
        <w:t xml:space="preserve"> Rx test cases other than REFSENS, reusing existing test cases without introducing separate sections.</w:t>
      </w:r>
    </w:p>
    <w:p w:rsidR="00B22DA6" w:rsidRDefault="00B22DA6" w:rsidP="00B22DA6">
      <w:pPr>
        <w:pStyle w:val="1"/>
        <w:numPr>
          <w:ilvl w:val="0"/>
          <w:numId w:val="0"/>
        </w:numPr>
        <w:rPr>
          <w:rFonts w:eastAsia="宋体"/>
          <w:lang w:eastAsia="zh-CN"/>
        </w:rPr>
      </w:pPr>
      <w:r>
        <w:t>References</w:t>
      </w:r>
    </w:p>
    <w:p w:rsidR="00AB1467" w:rsidRDefault="00AF2E79" w:rsidP="00AF2E79">
      <w:pPr>
        <w:numPr>
          <w:ilvl w:val="0"/>
          <w:numId w:val="20"/>
        </w:numPr>
        <w:tabs>
          <w:tab w:val="clear" w:pos="720"/>
          <w:tab w:val="num" w:pos="426"/>
        </w:tabs>
        <w:overflowPunct/>
        <w:autoSpaceDE/>
        <w:autoSpaceDN/>
        <w:adjustRightInd/>
        <w:ind w:left="426" w:hanging="426"/>
        <w:textAlignment w:val="auto"/>
        <w:rPr>
          <w:lang w:val="it-IT"/>
        </w:rPr>
      </w:pPr>
      <w:r w:rsidRPr="00AF2E79">
        <w:rPr>
          <w:lang w:val="it-IT"/>
        </w:rPr>
        <w:t>RP-220830</w:t>
      </w:r>
      <w:r w:rsidR="00AB1467" w:rsidRPr="00C949E8">
        <w:rPr>
          <w:lang w:val="it-IT"/>
        </w:rPr>
        <w:t>, “</w:t>
      </w:r>
      <w:r w:rsidRPr="00AF2E79">
        <w:rPr>
          <w:lang w:val="it-IT"/>
        </w:rPr>
        <w:t>New WID on UE Conformance – Support of reduced capability NR devices</w:t>
      </w:r>
      <w:r w:rsidR="00AB1467" w:rsidRPr="00C949E8">
        <w:rPr>
          <w:lang w:val="it-IT"/>
        </w:rPr>
        <w:t>”,</w:t>
      </w:r>
      <w:r w:rsidRPr="00AF2E79">
        <w:rPr>
          <w:lang w:val="it-IT"/>
        </w:rPr>
        <w:t xml:space="preserve"> China Unicom, Hisilicon, Ericsson, Huawei, Qualcomm</w:t>
      </w:r>
      <w:r w:rsidR="004D1A04">
        <w:rPr>
          <w:lang w:val="it-IT"/>
        </w:rPr>
        <w:t>, RAN</w:t>
      </w:r>
      <w:r w:rsidR="00AB1467" w:rsidRPr="00C949E8">
        <w:rPr>
          <w:lang w:val="it-IT"/>
        </w:rPr>
        <w:t xml:space="preserve"> #</w:t>
      </w:r>
      <w:r w:rsidR="004D1A04">
        <w:rPr>
          <w:lang w:val="it-IT"/>
        </w:rPr>
        <w:t>9</w:t>
      </w:r>
      <w:r w:rsidR="00636A9C">
        <w:rPr>
          <w:lang w:val="it-IT"/>
        </w:rPr>
        <w:t>5</w:t>
      </w:r>
      <w:r w:rsidR="00AB1467" w:rsidRPr="00C949E8">
        <w:rPr>
          <w:lang w:val="it-IT"/>
        </w:rPr>
        <w:t xml:space="preserve">-e, </w:t>
      </w:r>
      <w:r w:rsidR="00636A9C">
        <w:rPr>
          <w:lang w:val="it-IT"/>
        </w:rPr>
        <w:t>March 2022</w:t>
      </w:r>
      <w:r w:rsidR="00AB1467" w:rsidRPr="00C949E8">
        <w:rPr>
          <w:lang w:val="it-IT"/>
        </w:rPr>
        <w:t>.</w:t>
      </w:r>
    </w:p>
    <w:sectPr w:rsidR="00AB146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58E" w:rsidRDefault="00A4158E" w:rsidP="0052762B">
      <w:r>
        <w:separator/>
      </w:r>
    </w:p>
  </w:endnote>
  <w:endnote w:type="continuationSeparator" w:id="0">
    <w:p w:rsidR="00A4158E" w:rsidRDefault="00A4158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
    <w:altName w:val="MS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FCE" w:rsidRDefault="00597FCE">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58E" w:rsidRDefault="00A4158E" w:rsidP="0052762B">
      <w:r>
        <w:separator/>
      </w:r>
    </w:p>
  </w:footnote>
  <w:footnote w:type="continuationSeparator" w:id="0">
    <w:p w:rsidR="00A4158E" w:rsidRDefault="00A4158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C7ABE"/>
    <w:multiLevelType w:val="multilevel"/>
    <w:tmpl w:val="01EC7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9BD5554"/>
    <w:multiLevelType w:val="hybridMultilevel"/>
    <w:tmpl w:val="65562C02"/>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6E3D06"/>
    <w:multiLevelType w:val="hybridMultilevel"/>
    <w:tmpl w:val="35B272DA"/>
    <w:lvl w:ilvl="0" w:tplc="3490F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DB529F"/>
    <w:multiLevelType w:val="hybridMultilevel"/>
    <w:tmpl w:val="594AE3C8"/>
    <w:lvl w:ilvl="0" w:tplc="F2CAE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E4F81"/>
    <w:multiLevelType w:val="hybridMultilevel"/>
    <w:tmpl w:val="7C3A4416"/>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844CEA"/>
    <w:multiLevelType w:val="hybridMultilevel"/>
    <w:tmpl w:val="8D1E4DD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5D6175"/>
    <w:multiLevelType w:val="hybridMultilevel"/>
    <w:tmpl w:val="137019A4"/>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837E78"/>
    <w:multiLevelType w:val="hybridMultilevel"/>
    <w:tmpl w:val="121E64FC"/>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D23D73"/>
    <w:multiLevelType w:val="hybridMultilevel"/>
    <w:tmpl w:val="8C1ED05A"/>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2FBA39BD"/>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308E79BC"/>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8E0D3D"/>
    <w:multiLevelType w:val="hybridMultilevel"/>
    <w:tmpl w:val="FC50455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7C280B"/>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39BB0AAF"/>
    <w:multiLevelType w:val="hybridMultilevel"/>
    <w:tmpl w:val="108E8A5A"/>
    <w:lvl w:ilvl="0" w:tplc="41502510">
      <w:start w:val="1"/>
      <w:numFmt w:val="bullet"/>
      <w:lvlText w:val=""/>
      <w:lvlJc w:val="left"/>
      <w:pPr>
        <w:ind w:left="420" w:hanging="420"/>
      </w:pPr>
      <w:rPr>
        <w:rFonts w:ascii="Wingdings" w:hAnsi="Wingdings" w:hint="default"/>
      </w:rPr>
    </w:lvl>
    <w:lvl w:ilvl="1" w:tplc="4150251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E05CAB"/>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4" w15:restartNumberingAfterBreak="0">
    <w:nsid w:val="3C3209F6"/>
    <w:multiLevelType w:val="hybridMultilevel"/>
    <w:tmpl w:val="16648324"/>
    <w:lvl w:ilvl="0" w:tplc="A1548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40E97E69"/>
    <w:multiLevelType w:val="hybridMultilevel"/>
    <w:tmpl w:val="52E48C06"/>
    <w:lvl w:ilvl="0" w:tplc="207C953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2B3F28"/>
    <w:multiLevelType w:val="hybridMultilevel"/>
    <w:tmpl w:val="677A3464"/>
    <w:lvl w:ilvl="0" w:tplc="41502510">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0"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B22B18"/>
    <w:multiLevelType w:val="hybridMultilevel"/>
    <w:tmpl w:val="B0CC2D60"/>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DA27CD"/>
    <w:multiLevelType w:val="hybridMultilevel"/>
    <w:tmpl w:val="1EC82F32"/>
    <w:lvl w:ilvl="0" w:tplc="DDEA09B8">
      <w:start w:val="1"/>
      <w:numFmt w:val="bullet"/>
      <w:lvlText w:val=""/>
      <w:lvlJc w:val="left"/>
      <w:pPr>
        <w:tabs>
          <w:tab w:val="num" w:pos="644"/>
        </w:tabs>
        <w:ind w:left="644" w:hanging="360"/>
      </w:pPr>
      <w:rPr>
        <w:rFonts w:ascii="Wingdings" w:hAnsi="Wingdings" w:hint="default"/>
      </w:rPr>
    </w:lvl>
    <w:lvl w:ilvl="1" w:tplc="14FC6C92">
      <w:start w:val="1"/>
      <w:numFmt w:val="bullet"/>
      <w:lvlText w:val=""/>
      <w:lvlJc w:val="left"/>
      <w:pPr>
        <w:tabs>
          <w:tab w:val="num" w:pos="1364"/>
        </w:tabs>
        <w:ind w:left="1364" w:hanging="360"/>
      </w:pPr>
      <w:rPr>
        <w:rFonts w:ascii="Wingdings" w:hAnsi="Wingdings" w:hint="default"/>
      </w:rPr>
    </w:lvl>
    <w:lvl w:ilvl="2" w:tplc="9AE8296A" w:tentative="1">
      <w:start w:val="1"/>
      <w:numFmt w:val="bullet"/>
      <w:lvlText w:val=""/>
      <w:lvlJc w:val="left"/>
      <w:pPr>
        <w:tabs>
          <w:tab w:val="num" w:pos="2084"/>
        </w:tabs>
        <w:ind w:left="2084" w:hanging="360"/>
      </w:pPr>
      <w:rPr>
        <w:rFonts w:ascii="Wingdings" w:hAnsi="Wingdings" w:hint="default"/>
      </w:rPr>
    </w:lvl>
    <w:lvl w:ilvl="3" w:tplc="23BC2546" w:tentative="1">
      <w:start w:val="1"/>
      <w:numFmt w:val="bullet"/>
      <w:lvlText w:val=""/>
      <w:lvlJc w:val="left"/>
      <w:pPr>
        <w:tabs>
          <w:tab w:val="num" w:pos="2804"/>
        </w:tabs>
        <w:ind w:left="2804" w:hanging="360"/>
      </w:pPr>
      <w:rPr>
        <w:rFonts w:ascii="Wingdings" w:hAnsi="Wingdings" w:hint="default"/>
      </w:rPr>
    </w:lvl>
    <w:lvl w:ilvl="4" w:tplc="4A02A87A" w:tentative="1">
      <w:start w:val="1"/>
      <w:numFmt w:val="bullet"/>
      <w:lvlText w:val=""/>
      <w:lvlJc w:val="left"/>
      <w:pPr>
        <w:tabs>
          <w:tab w:val="num" w:pos="3524"/>
        </w:tabs>
        <w:ind w:left="3524" w:hanging="360"/>
      </w:pPr>
      <w:rPr>
        <w:rFonts w:ascii="Wingdings" w:hAnsi="Wingdings" w:hint="default"/>
      </w:rPr>
    </w:lvl>
    <w:lvl w:ilvl="5" w:tplc="E5A80386" w:tentative="1">
      <w:start w:val="1"/>
      <w:numFmt w:val="bullet"/>
      <w:lvlText w:val=""/>
      <w:lvlJc w:val="left"/>
      <w:pPr>
        <w:tabs>
          <w:tab w:val="num" w:pos="4244"/>
        </w:tabs>
        <w:ind w:left="4244" w:hanging="360"/>
      </w:pPr>
      <w:rPr>
        <w:rFonts w:ascii="Wingdings" w:hAnsi="Wingdings" w:hint="default"/>
      </w:rPr>
    </w:lvl>
    <w:lvl w:ilvl="6" w:tplc="9954C152" w:tentative="1">
      <w:start w:val="1"/>
      <w:numFmt w:val="bullet"/>
      <w:lvlText w:val=""/>
      <w:lvlJc w:val="left"/>
      <w:pPr>
        <w:tabs>
          <w:tab w:val="num" w:pos="4964"/>
        </w:tabs>
        <w:ind w:left="4964" w:hanging="360"/>
      </w:pPr>
      <w:rPr>
        <w:rFonts w:ascii="Wingdings" w:hAnsi="Wingdings" w:hint="default"/>
      </w:rPr>
    </w:lvl>
    <w:lvl w:ilvl="7" w:tplc="1A2EDEA2" w:tentative="1">
      <w:start w:val="1"/>
      <w:numFmt w:val="bullet"/>
      <w:lvlText w:val=""/>
      <w:lvlJc w:val="left"/>
      <w:pPr>
        <w:tabs>
          <w:tab w:val="num" w:pos="5684"/>
        </w:tabs>
        <w:ind w:left="5684" w:hanging="360"/>
      </w:pPr>
      <w:rPr>
        <w:rFonts w:ascii="Wingdings" w:hAnsi="Wingdings" w:hint="default"/>
      </w:rPr>
    </w:lvl>
    <w:lvl w:ilvl="8" w:tplc="8B4ED218"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8B73482"/>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6" w15:restartNumberingAfterBreak="0">
    <w:nsid w:val="5912458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7"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936C04"/>
    <w:multiLevelType w:val="hybridMultilevel"/>
    <w:tmpl w:val="6C022A32"/>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4479CC"/>
    <w:multiLevelType w:val="hybridMultilevel"/>
    <w:tmpl w:val="DD70CC0C"/>
    <w:lvl w:ilvl="0" w:tplc="28162E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F65BD4"/>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5" w15:restartNumberingAfterBreak="0">
    <w:nsid w:val="78E82864"/>
    <w:multiLevelType w:val="hybridMultilevel"/>
    <w:tmpl w:val="8732FF38"/>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8"/>
  </w:num>
  <w:num w:numId="4">
    <w:abstractNumId w:val="42"/>
  </w:num>
  <w:num w:numId="5">
    <w:abstractNumId w:val="41"/>
  </w:num>
  <w:num w:numId="6">
    <w:abstractNumId w:val="18"/>
  </w:num>
  <w:num w:numId="7">
    <w:abstractNumId w:val="31"/>
  </w:num>
  <w:num w:numId="8">
    <w:abstractNumId w:val="46"/>
  </w:num>
  <w:num w:numId="9">
    <w:abstractNumId w:val="14"/>
  </w:num>
  <w:num w:numId="10">
    <w:abstractNumId w:val="0"/>
  </w:num>
  <w:num w:numId="11">
    <w:abstractNumId w:val="29"/>
  </w:num>
  <w:num w:numId="12">
    <w:abstractNumId w:val="35"/>
  </w:num>
  <w:num w:numId="13">
    <w:abstractNumId w:val="25"/>
  </w:num>
  <w:num w:numId="14">
    <w:abstractNumId w:val="36"/>
  </w:num>
  <w:num w:numId="15">
    <w:abstractNumId w:val="16"/>
  </w:num>
  <w:num w:numId="16">
    <w:abstractNumId w:val="20"/>
  </w:num>
  <w:num w:numId="17">
    <w:abstractNumId w:val="17"/>
  </w:num>
  <w:num w:numId="18">
    <w:abstractNumId w:val="44"/>
  </w:num>
  <w:num w:numId="19">
    <w:abstractNumId w:val="23"/>
  </w:num>
  <w:num w:numId="20">
    <w:abstractNumId w:val="43"/>
  </w:num>
  <w:num w:numId="21">
    <w:abstractNumId w:val="33"/>
  </w:num>
  <w:num w:numId="22">
    <w:abstractNumId w:val="19"/>
  </w:num>
  <w:num w:numId="23">
    <w:abstractNumId w:val="12"/>
  </w:num>
  <w:num w:numId="24">
    <w:abstractNumId w:val="11"/>
  </w:num>
  <w:num w:numId="25">
    <w:abstractNumId w:val="40"/>
  </w:num>
  <w:num w:numId="26">
    <w:abstractNumId w:val="6"/>
  </w:num>
  <w:num w:numId="27">
    <w:abstractNumId w:val="13"/>
  </w:num>
  <w:num w:numId="28">
    <w:abstractNumId w:val="27"/>
  </w:num>
  <w:num w:numId="29">
    <w:abstractNumId w:val="8"/>
  </w:num>
  <w:num w:numId="30">
    <w:abstractNumId w:val="7"/>
  </w:num>
  <w:num w:numId="31">
    <w:abstractNumId w:val="2"/>
  </w:num>
  <w:num w:numId="32">
    <w:abstractNumId w:val="24"/>
  </w:num>
  <w:num w:numId="33">
    <w:abstractNumId w:val="26"/>
  </w:num>
  <w:num w:numId="34">
    <w:abstractNumId w:val="21"/>
  </w:num>
  <w:num w:numId="35">
    <w:abstractNumId w:val="45"/>
  </w:num>
  <w:num w:numId="36">
    <w:abstractNumId w:val="38"/>
  </w:num>
  <w:num w:numId="37">
    <w:abstractNumId w:val="10"/>
  </w:num>
  <w:num w:numId="38">
    <w:abstractNumId w:val="4"/>
  </w:num>
  <w:num w:numId="39">
    <w:abstractNumId w:val="32"/>
  </w:num>
  <w:num w:numId="40">
    <w:abstractNumId w:val="1"/>
  </w:num>
  <w:num w:numId="41">
    <w:abstractNumId w:val="37"/>
  </w:num>
  <w:num w:numId="42">
    <w:abstractNumId w:val="15"/>
  </w:num>
  <w:num w:numId="43">
    <w:abstractNumId w:val="3"/>
  </w:num>
  <w:num w:numId="44">
    <w:abstractNumId w:val="30"/>
  </w:num>
  <w:num w:numId="45">
    <w:abstractNumId w:val="34"/>
  </w:num>
  <w:num w:numId="46">
    <w:abstractNumId w:val="39"/>
  </w:num>
  <w:num w:numId="47">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188A"/>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9C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D7B"/>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6C"/>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19A"/>
    <w:rsid w:val="001C23E8"/>
    <w:rsid w:val="001C34DC"/>
    <w:rsid w:val="001C3507"/>
    <w:rsid w:val="001C37A9"/>
    <w:rsid w:val="001C389D"/>
    <w:rsid w:val="001C439F"/>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75"/>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2E"/>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76"/>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278DA"/>
    <w:rsid w:val="00530694"/>
    <w:rsid w:val="00530791"/>
    <w:rsid w:val="00531682"/>
    <w:rsid w:val="005316A6"/>
    <w:rsid w:val="005316F1"/>
    <w:rsid w:val="0053178F"/>
    <w:rsid w:val="00531A63"/>
    <w:rsid w:val="00531B61"/>
    <w:rsid w:val="00531DB8"/>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97FCE"/>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D82"/>
    <w:rsid w:val="005D124A"/>
    <w:rsid w:val="005D12D6"/>
    <w:rsid w:val="005D1CF3"/>
    <w:rsid w:val="005D2B9B"/>
    <w:rsid w:val="005D55FB"/>
    <w:rsid w:val="005D590A"/>
    <w:rsid w:val="005D59BB"/>
    <w:rsid w:val="005D5E5B"/>
    <w:rsid w:val="005D6338"/>
    <w:rsid w:val="005D651F"/>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A42"/>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DCD"/>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081"/>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79B"/>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4ED"/>
    <w:rsid w:val="00813673"/>
    <w:rsid w:val="008150FA"/>
    <w:rsid w:val="00815566"/>
    <w:rsid w:val="008155A9"/>
    <w:rsid w:val="00815E64"/>
    <w:rsid w:val="00817033"/>
    <w:rsid w:val="0081743C"/>
    <w:rsid w:val="00817678"/>
    <w:rsid w:val="008179FE"/>
    <w:rsid w:val="0082000D"/>
    <w:rsid w:val="008200CA"/>
    <w:rsid w:val="00820600"/>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E41"/>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389"/>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2730"/>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65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137"/>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6CC4"/>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158E"/>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E79"/>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E7FE2"/>
    <w:rsid w:val="00BF00E6"/>
    <w:rsid w:val="00BF099C"/>
    <w:rsid w:val="00BF0A1E"/>
    <w:rsid w:val="00BF0DCC"/>
    <w:rsid w:val="00BF0E20"/>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4B0"/>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48E"/>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449"/>
    <w:rsid w:val="00D01453"/>
    <w:rsid w:val="00D017E5"/>
    <w:rsid w:val="00D01FD9"/>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BFB"/>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0EC7"/>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093"/>
    <w:rsid w:val="00DB228B"/>
    <w:rsid w:val="00DB235B"/>
    <w:rsid w:val="00DB242E"/>
    <w:rsid w:val="00DB2F33"/>
    <w:rsid w:val="00DB3073"/>
    <w:rsid w:val="00DB3906"/>
    <w:rsid w:val="00DB524A"/>
    <w:rsid w:val="00DB5500"/>
    <w:rsid w:val="00DB5B58"/>
    <w:rsid w:val="00DB6375"/>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C37"/>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0A64"/>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0BC"/>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37FE3"/>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4C83"/>
    <w:rsid w:val="00F55417"/>
    <w:rsid w:val="00F5606F"/>
    <w:rsid w:val="00F56E8B"/>
    <w:rsid w:val="00F57A3D"/>
    <w:rsid w:val="00F60279"/>
    <w:rsid w:val="00F61DD7"/>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3C10"/>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834"/>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1FD9"/>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 w:type="character" w:customStyle="1" w:styleId="B1Char1">
    <w:name w:val="B1 Char1"/>
    <w:qFormat/>
    <w:rsid w:val="00597FC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81079-B2DE-42CA-88C0-5B93A5A08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7</Pages>
  <Words>1164</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7790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15</cp:revision>
  <cp:lastPrinted>2010-01-07T02:23:00Z</cp:lastPrinted>
  <dcterms:created xsi:type="dcterms:W3CDTF">2022-07-30T07:54:00Z</dcterms:created>
  <dcterms:modified xsi:type="dcterms:W3CDTF">2022-08-07T08:42:00Z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(3)IyGXyI36kiJn5D/UOAaLZeqFLEpaSZvx6Q1yQljjHLiR+c9dYpgW4J3/sQlV53Bj8JkEB4lR
0UDHUxPJx2Ud1Klgr8Lo+y0NaVxKm1ljfUrjSpEZ9sHx5IyywnpH4PptVifPkPG5c9MV159C
TOponhQr9t8W+6ishZYjSQ8Ea4N1dHfkBqpwY5Y3H2lf1UqtTpmMsWQvkgezqO8y9G/32kSx
BeroIOFQSCIAZmPNE0</vt:lpwstr>
  </property>
  <property fmtid="{D5CDD505-2E9C-101B-9397-08002B2CF9AE}" pid="15" name="_2015_ms_pID_725343_00">
    <vt:lpwstr>_2015_ms_pID_725343</vt:lpwstr>
  </property>
  <property fmtid="{D5CDD505-2E9C-101B-9397-08002B2CF9AE}" pid="16" name="_2015_ms_pID_7253431">
    <vt:lpwstr>BbVE/zusB4+aGPi0esZLhZmwOBhhZPX0cszl464cBJL9yN4tJz85QJ
tkvUtWLrZJWNlWNunnKKJXIb3uVQCP2gdE4RqXNvWJBacHyQ/bIxFs452Snec1q2SUKLO67E
B5YqwPBuCjgQIipp283v6mIWuZYgLwXSucw3MRoNwHLKIrWYJH72RvWB1367YYkXglSQBtSW
tdNHRR+5PtAxr7pDTwYFLAAqa8E7w3De5hhg</vt:lpwstr>
  </property>
  <property fmtid="{D5CDD505-2E9C-101B-9397-08002B2CF9AE}" pid="17" name="_2015_ms_pID_7253431_00">
    <vt:lpwstr>_2015_ms_pID_7253431</vt:lpwstr>
  </property>
  <property fmtid="{D5CDD505-2E9C-101B-9397-08002B2CF9AE}" pid="18" name="_2015_ms_pID_7253432">
    <vt:lpwstr>1w==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1634819511</vt:lpwstr>
  </property>
</Properties>
</file>